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9B3" w:rsidRDefault="00EB7C66" w:rsidP="001F2A36">
      <w:pPr>
        <w:tabs>
          <w:tab w:val="left" w:pos="7938"/>
        </w:tabs>
        <w:spacing w:after="0" w:line="36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2A4F56">
        <w:rPr>
          <w:rFonts w:ascii="Times New Roman" w:hAnsi="Times New Roman"/>
          <w:sz w:val="24"/>
          <w:szCs w:val="24"/>
        </w:rPr>
        <w:t>____________</w:t>
      </w:r>
      <w:r w:rsidR="00BB3249" w:rsidRPr="002A4F56">
        <w:rPr>
          <w:rFonts w:ascii="Times New Roman" w:hAnsi="Times New Roman"/>
          <w:sz w:val="24"/>
          <w:szCs w:val="24"/>
        </w:rPr>
        <w:t xml:space="preserve">              </w:t>
      </w:r>
      <w:r w:rsidR="00BB324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="00C749B3" w:rsidRPr="0014658F">
        <w:rPr>
          <w:rFonts w:ascii="Times New Roman" w:hAnsi="Times New Roman"/>
          <w:sz w:val="24"/>
          <w:szCs w:val="24"/>
        </w:rPr>
        <w:t>№</w:t>
      </w:r>
      <w:r w:rsidR="00BB3249">
        <w:rPr>
          <w:rFonts w:ascii="Times New Roman" w:hAnsi="Times New Roman"/>
          <w:sz w:val="24"/>
          <w:szCs w:val="24"/>
        </w:rPr>
        <w:t xml:space="preserve"> _____________</w:t>
      </w:r>
      <w:r w:rsidR="00C749B3" w:rsidRPr="0014658F">
        <w:rPr>
          <w:rFonts w:ascii="Times New Roman" w:hAnsi="Times New Roman"/>
          <w:sz w:val="24"/>
          <w:szCs w:val="24"/>
        </w:rPr>
        <w:t xml:space="preserve"> </w:t>
      </w:r>
    </w:p>
    <w:p w:rsidR="004924EE" w:rsidRPr="001C6AAC" w:rsidRDefault="004924EE" w:rsidP="004924EE">
      <w:pPr>
        <w:tabs>
          <w:tab w:val="left" w:pos="7938"/>
        </w:tabs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2A4F56">
        <w:rPr>
          <w:rFonts w:ascii="Times New Roman" w:hAnsi="Times New Roman"/>
          <w:sz w:val="24"/>
          <w:szCs w:val="24"/>
        </w:rPr>
        <w:t xml:space="preserve">____________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14658F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_____________</w:t>
      </w:r>
      <w:r w:rsidRPr="0014658F">
        <w:rPr>
          <w:rFonts w:ascii="Times New Roman" w:hAnsi="Times New Roman"/>
          <w:sz w:val="24"/>
          <w:szCs w:val="24"/>
        </w:rPr>
        <w:t xml:space="preserve"> </w:t>
      </w:r>
    </w:p>
    <w:p w:rsidR="004924EE" w:rsidRPr="001C6AAC" w:rsidRDefault="004924EE" w:rsidP="001F2A36">
      <w:pPr>
        <w:tabs>
          <w:tab w:val="left" w:pos="7938"/>
        </w:tabs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</w:p>
    <w:p w:rsidR="00C749B3" w:rsidRPr="0014658F" w:rsidRDefault="00C749B3" w:rsidP="001F2A3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14658F">
        <w:rPr>
          <w:rFonts w:ascii="Times New Roman" w:hAnsi="Times New Roman"/>
          <w:sz w:val="24"/>
          <w:szCs w:val="24"/>
        </w:rPr>
        <w:t>Волгоград</w:t>
      </w:r>
    </w:p>
    <w:p w:rsidR="00804EE2" w:rsidRDefault="00804EE2" w:rsidP="0024292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56DE1" w:rsidRPr="00874108" w:rsidRDefault="00F40D5A" w:rsidP="00CC021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40D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 организации межведомственного взаимодействия в реализации </w:t>
      </w:r>
      <w:proofErr w:type="gramStart"/>
      <w:r w:rsidRPr="00F40D5A">
        <w:rPr>
          <w:rFonts w:ascii="Times New Roman" w:hAnsi="Times New Roman" w:cs="Times New Roman"/>
          <w:b w:val="0"/>
          <w:bCs w:val="0"/>
          <w:sz w:val="28"/>
          <w:szCs w:val="28"/>
        </w:rPr>
        <w:t>медико-социального</w:t>
      </w:r>
      <w:proofErr w:type="gramEnd"/>
      <w:r w:rsidRPr="00F40D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сопровождения беременных, матерей и детей, при наличии в семье факторов риска для рождения и будущего развития ребенка, наличии угрозы отказа от </w:t>
      </w:r>
      <w:r w:rsidRPr="00874108">
        <w:rPr>
          <w:rFonts w:ascii="Times New Roman" w:hAnsi="Times New Roman" w:cs="Times New Roman"/>
          <w:b w:val="0"/>
          <w:bCs w:val="0"/>
          <w:sz w:val="28"/>
          <w:szCs w:val="28"/>
        </w:rPr>
        <w:t>новорожденного ребенка</w:t>
      </w:r>
    </w:p>
    <w:p w:rsidR="00804EE2" w:rsidRPr="00874108" w:rsidRDefault="00804EE2" w:rsidP="00466E8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66A7C" w:rsidRPr="00E1241A" w:rsidRDefault="00F40D5A" w:rsidP="00E1241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74108">
        <w:rPr>
          <w:rFonts w:ascii="Times New Roman" w:hAnsi="Times New Roman"/>
          <w:sz w:val="28"/>
          <w:szCs w:val="28"/>
        </w:rPr>
        <w:t xml:space="preserve">В целях совершенствования системы межведомственного взаимодействия по выявлению на ранних стадиях социального неблагополучия семьи </w:t>
      </w:r>
      <w:r w:rsidR="00804EE2" w:rsidRPr="00874108">
        <w:rPr>
          <w:rFonts w:ascii="Times New Roman" w:hAnsi="Times New Roman"/>
          <w:sz w:val="28"/>
          <w:szCs w:val="28"/>
        </w:rPr>
        <w:t xml:space="preserve">                            </w:t>
      </w:r>
      <w:r w:rsidRPr="00874108">
        <w:rPr>
          <w:rFonts w:ascii="Times New Roman" w:hAnsi="Times New Roman"/>
          <w:sz w:val="28"/>
          <w:szCs w:val="28"/>
        </w:rPr>
        <w:t>и предупреждению социального сиротства, профилактики социально обусловленных заболеваний, оказания</w:t>
      </w:r>
      <w:r w:rsidRPr="00E1241A">
        <w:rPr>
          <w:rFonts w:ascii="Times New Roman" w:hAnsi="Times New Roman"/>
          <w:sz w:val="28"/>
          <w:szCs w:val="28"/>
        </w:rPr>
        <w:t xml:space="preserve"> своевременной квалифицированной </w:t>
      </w:r>
      <w:proofErr w:type="gramStart"/>
      <w:r w:rsidRPr="00E1241A">
        <w:rPr>
          <w:rFonts w:ascii="Times New Roman" w:hAnsi="Times New Roman"/>
          <w:sz w:val="28"/>
          <w:szCs w:val="28"/>
        </w:rPr>
        <w:t>медико-социальной</w:t>
      </w:r>
      <w:proofErr w:type="gramEnd"/>
      <w:r w:rsidRPr="00E1241A">
        <w:rPr>
          <w:rFonts w:ascii="Times New Roman" w:hAnsi="Times New Roman"/>
          <w:sz w:val="28"/>
          <w:szCs w:val="28"/>
        </w:rPr>
        <w:t xml:space="preserve"> помощи беременным, матерям и детям </w:t>
      </w:r>
      <w:r w:rsidRPr="00E1241A">
        <w:rPr>
          <w:rFonts w:ascii="Times New Roman" w:hAnsi="Times New Roman"/>
          <w:bCs/>
          <w:sz w:val="28"/>
          <w:szCs w:val="28"/>
        </w:rPr>
        <w:t xml:space="preserve">при наличии в семье факторов риска для рождения и будущего развития ребенка, наличии угрозы отказа от новорожденного ребенка </w:t>
      </w:r>
    </w:p>
    <w:p w:rsidR="00566A7C" w:rsidRPr="00E1241A" w:rsidRDefault="00566A7C" w:rsidP="00E1241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E1241A">
        <w:rPr>
          <w:rFonts w:ascii="Times New Roman" w:hAnsi="Times New Roman"/>
          <w:sz w:val="28"/>
          <w:szCs w:val="28"/>
        </w:rPr>
        <w:t>п</w:t>
      </w:r>
      <w:proofErr w:type="gramEnd"/>
      <w:r w:rsidRPr="00E1241A">
        <w:rPr>
          <w:rFonts w:ascii="Times New Roman" w:hAnsi="Times New Roman"/>
          <w:sz w:val="28"/>
          <w:szCs w:val="28"/>
        </w:rPr>
        <w:t xml:space="preserve"> р и к а з ы в а ю:</w:t>
      </w:r>
    </w:p>
    <w:p w:rsidR="006550A2" w:rsidRPr="00E1241A" w:rsidRDefault="00475562" w:rsidP="00E1241A">
      <w:pPr>
        <w:pStyle w:val="a0"/>
        <w:spacing w:after="0"/>
        <w:ind w:firstLine="708"/>
        <w:jc w:val="both"/>
        <w:rPr>
          <w:rFonts w:ascii="Times New Roman" w:hAnsi="Times New Roman"/>
          <w:szCs w:val="28"/>
        </w:rPr>
      </w:pPr>
      <w:r w:rsidRPr="00E1241A">
        <w:rPr>
          <w:rFonts w:ascii="Times New Roman" w:hAnsi="Times New Roman"/>
          <w:szCs w:val="28"/>
          <w:lang w:eastAsia="en-US"/>
        </w:rPr>
        <w:t xml:space="preserve">1. </w:t>
      </w:r>
      <w:r w:rsidR="006550A2" w:rsidRPr="00E1241A">
        <w:rPr>
          <w:rFonts w:ascii="Times New Roman" w:hAnsi="Times New Roman"/>
          <w:szCs w:val="28"/>
        </w:rPr>
        <w:t xml:space="preserve">Утвердить </w:t>
      </w:r>
      <w:r w:rsidR="006550A2" w:rsidRPr="00E1241A">
        <w:rPr>
          <w:rFonts w:ascii="Times New Roman" w:hAnsi="Times New Roman"/>
          <w:szCs w:val="28"/>
          <w:lang w:val="ru-RU"/>
        </w:rPr>
        <w:t xml:space="preserve">прилагаемое </w:t>
      </w:r>
      <w:r w:rsidR="006550A2" w:rsidRPr="00E1241A">
        <w:rPr>
          <w:rFonts w:ascii="Times New Roman" w:hAnsi="Times New Roman"/>
          <w:szCs w:val="28"/>
        </w:rPr>
        <w:t xml:space="preserve">Положение об организации межведомственного взаимодействия по медико-социальному сопровождению беременных, матерей и детей </w:t>
      </w:r>
      <w:r w:rsidR="006550A2" w:rsidRPr="00E1241A">
        <w:rPr>
          <w:rFonts w:ascii="Times New Roman" w:hAnsi="Times New Roman"/>
          <w:bCs/>
          <w:szCs w:val="28"/>
        </w:rPr>
        <w:t>при наличии в семье факторов риска для рождения и будущего развития ребенка, наличии угрозы отказа от новорожденного ребенка</w:t>
      </w:r>
      <w:r w:rsidR="006550A2" w:rsidRPr="00E1241A">
        <w:rPr>
          <w:rFonts w:ascii="Times New Roman" w:hAnsi="Times New Roman"/>
          <w:spacing w:val="40"/>
          <w:szCs w:val="28"/>
        </w:rPr>
        <w:t xml:space="preserve"> </w:t>
      </w:r>
      <w:r w:rsidR="004924EE">
        <w:rPr>
          <w:rFonts w:ascii="Times New Roman" w:hAnsi="Times New Roman"/>
          <w:szCs w:val="28"/>
        </w:rPr>
        <w:t>(далее</w:t>
      </w:r>
      <w:r w:rsidR="004924EE">
        <w:rPr>
          <w:rFonts w:ascii="Times New Roman" w:hAnsi="Times New Roman"/>
          <w:szCs w:val="28"/>
          <w:lang w:val="ru-RU"/>
        </w:rPr>
        <w:t xml:space="preserve"> – </w:t>
      </w:r>
      <w:r w:rsidR="006550A2" w:rsidRPr="00E1241A">
        <w:rPr>
          <w:rFonts w:ascii="Times New Roman" w:hAnsi="Times New Roman"/>
          <w:szCs w:val="28"/>
        </w:rPr>
        <w:t>Положение).</w:t>
      </w:r>
    </w:p>
    <w:p w:rsidR="006550A2" w:rsidRPr="00E1241A" w:rsidRDefault="006550A2" w:rsidP="00E1241A">
      <w:pPr>
        <w:pStyle w:val="a0"/>
        <w:spacing w:after="0"/>
        <w:ind w:firstLine="708"/>
        <w:jc w:val="both"/>
        <w:rPr>
          <w:rFonts w:ascii="Times New Roman" w:hAnsi="Times New Roman"/>
          <w:szCs w:val="28"/>
        </w:rPr>
      </w:pPr>
      <w:r w:rsidRPr="00E1241A">
        <w:rPr>
          <w:rFonts w:ascii="Times New Roman" w:hAnsi="Times New Roman"/>
          <w:szCs w:val="28"/>
        </w:rPr>
        <w:t xml:space="preserve">2. Руководителям </w:t>
      </w:r>
      <w:r w:rsidR="00E1241A" w:rsidRPr="00E1241A">
        <w:rPr>
          <w:rFonts w:ascii="Times New Roman" w:hAnsi="Times New Roman"/>
          <w:szCs w:val="28"/>
          <w:lang w:val="ru-RU"/>
        </w:rPr>
        <w:t xml:space="preserve">медицинских организаций, подведомственных комитету здравоохранения Волгоградской области, оказывающих медицинскую помощь женщинам в период беременности и родов, и детскому населению </w:t>
      </w:r>
      <w:r w:rsidRPr="00E1241A">
        <w:rPr>
          <w:rFonts w:ascii="Times New Roman" w:hAnsi="Times New Roman"/>
          <w:szCs w:val="28"/>
        </w:rPr>
        <w:t>(далее – медицинские организации) и организаций социального обслуживания Волгоградской области</w:t>
      </w:r>
      <w:r w:rsidR="00E1241A" w:rsidRPr="00E1241A">
        <w:rPr>
          <w:rFonts w:ascii="Times New Roman" w:hAnsi="Times New Roman"/>
          <w:szCs w:val="28"/>
          <w:lang w:val="ru-RU"/>
        </w:rPr>
        <w:t>, подведомственных комитету социальной защиты населения Волгоградской области,</w:t>
      </w:r>
      <w:r w:rsidRPr="00E1241A">
        <w:rPr>
          <w:rFonts w:ascii="Times New Roman" w:hAnsi="Times New Roman"/>
          <w:szCs w:val="28"/>
        </w:rPr>
        <w:t xml:space="preserve"> </w:t>
      </w:r>
      <w:r w:rsidR="00E1241A" w:rsidRPr="00E1241A">
        <w:rPr>
          <w:rFonts w:ascii="Times New Roman" w:hAnsi="Times New Roman"/>
          <w:szCs w:val="28"/>
          <w:lang w:val="ru-RU"/>
        </w:rPr>
        <w:t>организовать</w:t>
      </w:r>
      <w:r w:rsidRPr="00E1241A">
        <w:rPr>
          <w:rFonts w:ascii="Times New Roman" w:hAnsi="Times New Roman"/>
          <w:szCs w:val="28"/>
        </w:rPr>
        <w:t xml:space="preserve"> работу в соответствии</w:t>
      </w:r>
      <w:r w:rsidR="00E1241A">
        <w:rPr>
          <w:rFonts w:ascii="Times New Roman" w:hAnsi="Times New Roman"/>
          <w:szCs w:val="28"/>
          <w:lang w:val="ru-RU"/>
        </w:rPr>
        <w:t xml:space="preserve">                       </w:t>
      </w:r>
      <w:r w:rsidRPr="00E1241A">
        <w:rPr>
          <w:rFonts w:ascii="Times New Roman" w:hAnsi="Times New Roman"/>
          <w:szCs w:val="28"/>
        </w:rPr>
        <w:t xml:space="preserve"> с Положением.</w:t>
      </w:r>
    </w:p>
    <w:p w:rsidR="006550A2" w:rsidRPr="00F40D5A" w:rsidRDefault="00F03919" w:rsidP="00E1241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3</w:t>
      </w:r>
      <w:r w:rsidR="006550A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  <w:proofErr w:type="gramStart"/>
      <w:r w:rsidR="006550A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Признать утратившим силу </w:t>
      </w:r>
      <w:r w:rsidR="006550A2" w:rsidRPr="00F40D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приказ комитета здравоохранения </w:t>
      </w:r>
      <w:r w:rsidR="006550A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550A2" w:rsidRPr="00F40D5A">
        <w:rPr>
          <w:rFonts w:ascii="Times New Roman" w:hAnsi="Times New Roman" w:cs="Times New Roman"/>
          <w:b w:val="0"/>
          <w:bCs w:val="0"/>
          <w:sz w:val="28"/>
          <w:szCs w:val="28"/>
        </w:rPr>
        <w:t>Волгоградской области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</w:t>
      </w:r>
      <w:r w:rsidR="006550A2" w:rsidRPr="00F40D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комитета социальной защиты населения Волгоградской области </w:t>
      </w:r>
      <w:r w:rsidRPr="00F40D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 </w:t>
      </w:r>
      <w:r w:rsidR="006550A2" w:rsidRPr="00F40D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10 июля 2015 г. </w:t>
      </w:r>
      <w:r w:rsidRPr="00F40D5A">
        <w:rPr>
          <w:rFonts w:ascii="Times New Roman" w:hAnsi="Times New Roman" w:cs="Times New Roman"/>
          <w:b w:val="0"/>
          <w:bCs w:val="0"/>
          <w:sz w:val="28"/>
          <w:szCs w:val="28"/>
        </w:rPr>
        <w:t>№ 2208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/1049</w:t>
      </w:r>
      <w:r w:rsidR="00BC4EE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550A2" w:rsidRPr="00F40D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"Об организации межведомственного взаимодействия в реализации медико-социального </w:t>
      </w:r>
      <w:r w:rsidR="006550A2" w:rsidRPr="00F40D5A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 xml:space="preserve">сопровождения беременных, матерей и детей, при наличии в семье факторов риска для рождения и будущего развития ребенка, наличии угрозы отказа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</w:t>
      </w:r>
      <w:r w:rsidR="006550A2" w:rsidRPr="00F40D5A">
        <w:rPr>
          <w:rFonts w:ascii="Times New Roman" w:hAnsi="Times New Roman" w:cs="Times New Roman"/>
          <w:b w:val="0"/>
          <w:bCs w:val="0"/>
          <w:sz w:val="28"/>
          <w:szCs w:val="28"/>
        </w:rPr>
        <w:t>от новорожденного ребенка"</w:t>
      </w:r>
      <w:r w:rsidR="0060477A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proofErr w:type="gramEnd"/>
    </w:p>
    <w:p w:rsidR="00F03919" w:rsidRPr="00804EE2" w:rsidRDefault="00F03919" w:rsidP="00F039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>4</w:t>
      </w:r>
      <w:r w:rsidRPr="00E1241A">
        <w:rPr>
          <w:rFonts w:ascii="Times New Roman" w:hAnsi="Times New Roman"/>
          <w:sz w:val="28"/>
          <w:szCs w:val="28"/>
          <w:lang w:eastAsia="en-US"/>
        </w:rPr>
        <w:t xml:space="preserve">. </w:t>
      </w:r>
      <w:r w:rsidRPr="00E1241A">
        <w:rPr>
          <w:rFonts w:ascii="Times New Roman" w:hAnsi="Times New Roman"/>
          <w:sz w:val="28"/>
          <w:szCs w:val="28"/>
        </w:rPr>
        <w:t xml:space="preserve">Контроль исполнения приказа возложить на первого заместителя председателя комитета здравоохранения Волгоградской области Карасеву И.А., заместителя </w:t>
      </w:r>
      <w:proofErr w:type="gramStart"/>
      <w:r w:rsidRPr="00E1241A">
        <w:rPr>
          <w:rFonts w:ascii="Times New Roman" w:hAnsi="Times New Roman"/>
          <w:sz w:val="28"/>
          <w:szCs w:val="28"/>
        </w:rPr>
        <w:t>председателя комитета социальной защиты населения Волгоградской области</w:t>
      </w:r>
      <w:r w:rsidRPr="00804E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Черноморца</w:t>
      </w:r>
      <w:proofErr w:type="gramEnd"/>
      <w:r>
        <w:rPr>
          <w:rFonts w:ascii="Times New Roman" w:hAnsi="Times New Roman"/>
          <w:sz w:val="28"/>
          <w:szCs w:val="28"/>
        </w:rPr>
        <w:t xml:space="preserve"> М.В.</w:t>
      </w:r>
    </w:p>
    <w:p w:rsidR="00804EE2" w:rsidRPr="00804EE2" w:rsidRDefault="00E1241A" w:rsidP="00E124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5</w:t>
      </w:r>
      <w:r w:rsidR="00804EE2" w:rsidRPr="00804EE2">
        <w:rPr>
          <w:rFonts w:ascii="Times New Roman" w:hAnsi="Times New Roman"/>
          <w:sz w:val="28"/>
          <w:szCs w:val="28"/>
        </w:rPr>
        <w:t xml:space="preserve">. Настоящий приказ </w:t>
      </w:r>
      <w:proofErr w:type="gramStart"/>
      <w:r w:rsidR="00804EE2" w:rsidRPr="00804EE2">
        <w:rPr>
          <w:rFonts w:ascii="Times New Roman" w:hAnsi="Times New Roman"/>
          <w:sz w:val="28"/>
          <w:szCs w:val="28"/>
        </w:rPr>
        <w:t xml:space="preserve">вступает в силу </w:t>
      </w:r>
      <w:r w:rsidR="005E1287">
        <w:rPr>
          <w:rFonts w:ascii="Times New Roman" w:hAnsi="Times New Roman"/>
          <w:sz w:val="28"/>
          <w:szCs w:val="28"/>
        </w:rPr>
        <w:t>со дня его подписания и подлежит</w:t>
      </w:r>
      <w:proofErr w:type="gramEnd"/>
      <w:r w:rsidR="005E1287">
        <w:rPr>
          <w:rFonts w:ascii="Times New Roman" w:hAnsi="Times New Roman"/>
          <w:sz w:val="28"/>
          <w:szCs w:val="28"/>
        </w:rPr>
        <w:t xml:space="preserve"> официальному опубликованию</w:t>
      </w:r>
      <w:r w:rsidR="00804EE2" w:rsidRPr="00804EE2">
        <w:rPr>
          <w:rFonts w:ascii="Times New Roman" w:hAnsi="Times New Roman"/>
          <w:sz w:val="28"/>
          <w:szCs w:val="28"/>
        </w:rPr>
        <w:t>.</w:t>
      </w:r>
    </w:p>
    <w:p w:rsidR="00475562" w:rsidRPr="00804EE2" w:rsidRDefault="00475562" w:rsidP="00CC0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475562" w:rsidRPr="00CC021C" w:rsidRDefault="00475562" w:rsidP="00CC0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475562" w:rsidRPr="00475562" w:rsidRDefault="00475562" w:rsidP="00CC0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804EE2" w:rsidRPr="00AB7116" w:rsidTr="00AA33DB">
        <w:tc>
          <w:tcPr>
            <w:tcW w:w="4927" w:type="dxa"/>
          </w:tcPr>
          <w:p w:rsidR="00804EE2" w:rsidRPr="00AB7116" w:rsidRDefault="00804EE2" w:rsidP="00804EE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B7116">
              <w:rPr>
                <w:rFonts w:ascii="Times New Roman" w:hAnsi="Times New Roman"/>
                <w:sz w:val="28"/>
                <w:szCs w:val="28"/>
              </w:rPr>
              <w:t>Председатель комитета здравоохранения</w:t>
            </w:r>
          </w:p>
          <w:p w:rsidR="00804EE2" w:rsidRPr="00AB7116" w:rsidRDefault="00804EE2" w:rsidP="00804EE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B7116">
              <w:rPr>
                <w:rFonts w:ascii="Times New Roman" w:hAnsi="Times New Roman"/>
                <w:sz w:val="28"/>
                <w:szCs w:val="28"/>
              </w:rPr>
              <w:t>Волгоградской области</w:t>
            </w:r>
          </w:p>
          <w:p w:rsidR="00804EE2" w:rsidRPr="00AB7116" w:rsidRDefault="00804EE2" w:rsidP="00804EE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804EE2" w:rsidRPr="00AB7116" w:rsidRDefault="00804EE2" w:rsidP="00804E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B7116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А.И.</w:t>
            </w:r>
            <w:r w:rsidR="00F039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B7116">
              <w:rPr>
                <w:rFonts w:ascii="Times New Roman" w:hAnsi="Times New Roman"/>
                <w:sz w:val="28"/>
                <w:szCs w:val="28"/>
              </w:rPr>
              <w:t xml:space="preserve">Себелев                                                                          </w:t>
            </w:r>
          </w:p>
        </w:tc>
        <w:tc>
          <w:tcPr>
            <w:tcW w:w="4927" w:type="dxa"/>
          </w:tcPr>
          <w:p w:rsidR="00804EE2" w:rsidRPr="00AB7116" w:rsidRDefault="00804EE2" w:rsidP="00804EE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B7116">
              <w:rPr>
                <w:rFonts w:ascii="Times New Roman" w:hAnsi="Times New Roman"/>
                <w:sz w:val="28"/>
                <w:szCs w:val="28"/>
              </w:rPr>
              <w:t xml:space="preserve">Председатель комитета </w:t>
            </w: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социальной защиты населения</w:t>
            </w:r>
            <w:r w:rsidRPr="00AB7116">
              <w:rPr>
                <w:rFonts w:ascii="Times New Roman" w:hAnsi="Times New Roman"/>
                <w:sz w:val="28"/>
                <w:szCs w:val="28"/>
              </w:rPr>
              <w:t xml:space="preserve"> Волгоградской области</w:t>
            </w:r>
          </w:p>
          <w:p w:rsidR="00804EE2" w:rsidRPr="00AB7116" w:rsidRDefault="00804EE2" w:rsidP="00804EE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804EE2" w:rsidRPr="00AB7116" w:rsidRDefault="00804EE2" w:rsidP="00804EE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116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="00F03919">
              <w:rPr>
                <w:rFonts w:ascii="Times New Roman" w:hAnsi="Times New Roman"/>
                <w:sz w:val="28"/>
                <w:szCs w:val="28"/>
              </w:rPr>
              <w:t xml:space="preserve">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Л.Ю.</w:t>
            </w:r>
            <w:r w:rsidR="00F039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Заботина</w:t>
            </w:r>
          </w:p>
        </w:tc>
      </w:tr>
    </w:tbl>
    <w:p w:rsidR="00B4172C" w:rsidRDefault="00B4172C" w:rsidP="00804EE2">
      <w:pPr>
        <w:spacing w:after="0" w:line="240" w:lineRule="auto"/>
        <w:jc w:val="both"/>
        <w:rPr>
          <w:rFonts w:ascii="Times New Roman" w:hAnsi="Times New Roman"/>
        </w:rPr>
      </w:pPr>
    </w:p>
    <w:sectPr w:rsidR="00B4172C" w:rsidSect="0077300E">
      <w:headerReference w:type="default" r:id="rId9"/>
      <w:headerReference w:type="first" r:id="rId10"/>
      <w:pgSz w:w="11906" w:h="16838" w:code="9"/>
      <w:pgMar w:top="1134" w:right="567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7A5" w:rsidRDefault="008167A5" w:rsidP="006B65C9">
      <w:pPr>
        <w:spacing w:after="0" w:line="240" w:lineRule="auto"/>
      </w:pPr>
      <w:r>
        <w:separator/>
      </w:r>
    </w:p>
  </w:endnote>
  <w:endnote w:type="continuationSeparator" w:id="0">
    <w:p w:rsidR="008167A5" w:rsidRDefault="008167A5" w:rsidP="006B6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7A5" w:rsidRDefault="008167A5" w:rsidP="006B65C9">
      <w:pPr>
        <w:spacing w:after="0" w:line="240" w:lineRule="auto"/>
      </w:pPr>
      <w:r>
        <w:separator/>
      </w:r>
    </w:p>
  </w:footnote>
  <w:footnote w:type="continuationSeparator" w:id="0">
    <w:p w:rsidR="008167A5" w:rsidRDefault="008167A5" w:rsidP="006B65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77A" w:rsidRDefault="0060477A">
    <w:pPr>
      <w:pStyle w:val="af3"/>
      <w:jc w:val="center"/>
    </w:pPr>
  </w:p>
  <w:p w:rsidR="0060477A" w:rsidRDefault="0060477A">
    <w:pPr>
      <w:pStyle w:val="af3"/>
      <w:jc w:val="center"/>
    </w:pPr>
  </w:p>
  <w:p w:rsidR="0060477A" w:rsidRDefault="0060477A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43563">
      <w:rPr>
        <w:noProof/>
      </w:rPr>
      <w:t>2</w:t>
    </w:r>
    <w:r>
      <w:fldChar w:fldCharType="end"/>
    </w:r>
  </w:p>
  <w:p w:rsidR="0060477A" w:rsidRDefault="0060477A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77A" w:rsidRDefault="0060477A" w:rsidP="00EE0D4F">
    <w:pPr>
      <w:spacing w:before="120" w:after="0" w:line="360" w:lineRule="auto"/>
      <w:jc w:val="center"/>
      <w:rPr>
        <w:rFonts w:ascii="Times New Roman" w:hAnsi="Times New Roman"/>
        <w:noProof/>
        <w:sz w:val="24"/>
        <w:szCs w:val="24"/>
        <w:lang w:val="en-US"/>
      </w:rPr>
    </w:pPr>
  </w:p>
  <w:p w:rsidR="0060477A" w:rsidRPr="00874108" w:rsidRDefault="0060477A" w:rsidP="00EE0D4F">
    <w:pPr>
      <w:spacing w:before="120" w:after="0" w:line="360" w:lineRule="auto"/>
      <w:jc w:val="center"/>
      <w:rPr>
        <w:rFonts w:ascii="Times New Roman" w:hAnsi="Times New Roman"/>
        <w:noProof/>
        <w:sz w:val="24"/>
        <w:szCs w:val="24"/>
        <w:lang w:val="en-US"/>
      </w:rPr>
    </w:pPr>
  </w:p>
  <w:p w:rsidR="0060477A" w:rsidRPr="00B701E8" w:rsidRDefault="0060477A" w:rsidP="00BA0836">
    <w:pPr>
      <w:spacing w:after="0" w:line="240" w:lineRule="auto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КОМИТЕТ ЗДРАВООХРАНЕНИЯ</w:t>
    </w:r>
  </w:p>
  <w:p w:rsidR="0060477A" w:rsidRDefault="0060477A" w:rsidP="00BA0836">
    <w:pPr>
      <w:spacing w:after="0" w:line="240" w:lineRule="auto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ВОЛГОГРАДСКОЙ ОБЛАСТИ</w:t>
    </w:r>
  </w:p>
  <w:p w:rsidR="0060477A" w:rsidRDefault="0060477A" w:rsidP="00BA0836">
    <w:pPr>
      <w:spacing w:after="0" w:line="240" w:lineRule="auto"/>
      <w:jc w:val="center"/>
      <w:rPr>
        <w:rFonts w:ascii="Times New Roman" w:hAnsi="Times New Roman"/>
        <w:sz w:val="28"/>
        <w:szCs w:val="28"/>
        <w:lang w:val="en-US"/>
      </w:rPr>
    </w:pPr>
    <w:r>
      <w:rPr>
        <w:rFonts w:ascii="Times New Roman" w:hAnsi="Times New Roman"/>
        <w:sz w:val="28"/>
        <w:szCs w:val="28"/>
      </w:rPr>
      <w:t>(ОБЛЗДРАВ)</w:t>
    </w:r>
  </w:p>
  <w:p w:rsidR="0060477A" w:rsidRDefault="0060477A" w:rsidP="00BA0836">
    <w:pPr>
      <w:spacing w:after="0" w:line="240" w:lineRule="auto"/>
      <w:jc w:val="center"/>
      <w:rPr>
        <w:rFonts w:ascii="Times New Roman" w:hAnsi="Times New Roman"/>
        <w:sz w:val="28"/>
        <w:szCs w:val="28"/>
        <w:lang w:val="en-US"/>
      </w:rPr>
    </w:pPr>
  </w:p>
  <w:p w:rsidR="0060477A" w:rsidRDefault="0060477A" w:rsidP="00BA0836">
    <w:pPr>
      <w:spacing w:after="0" w:line="240" w:lineRule="auto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КОМИТЕТ СОЦИАЛЬНОЙ ЗАЩИТЫ НАСЕЛЕНИЯ</w:t>
    </w:r>
  </w:p>
  <w:p w:rsidR="0060477A" w:rsidRDefault="0060477A" w:rsidP="00BA0836">
    <w:pPr>
      <w:spacing w:after="0" w:line="240" w:lineRule="auto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ВОЛГОГРАДСКОЙ ОБЛАСТИ</w:t>
    </w:r>
  </w:p>
  <w:p w:rsidR="0060477A" w:rsidRPr="00874108" w:rsidRDefault="0060477A" w:rsidP="00BA0836">
    <w:pPr>
      <w:spacing w:after="0" w:line="240" w:lineRule="auto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(ОБЛКОМСОЦЗАЩИТЫ)</w:t>
    </w:r>
  </w:p>
  <w:p w:rsidR="0060477A" w:rsidRDefault="0060477A" w:rsidP="00BA0836">
    <w:pPr>
      <w:spacing w:after="0" w:line="240" w:lineRule="auto"/>
      <w:jc w:val="center"/>
      <w:rPr>
        <w:rFonts w:ascii="Times New Roman" w:hAnsi="Times New Roman"/>
        <w:sz w:val="28"/>
        <w:szCs w:val="28"/>
      </w:rPr>
    </w:pPr>
  </w:p>
  <w:p w:rsidR="0060477A" w:rsidRDefault="0060477A" w:rsidP="00EE0D4F">
    <w:pPr>
      <w:spacing w:after="0" w:line="360" w:lineRule="auto"/>
      <w:jc w:val="center"/>
    </w:pPr>
    <w:r>
      <w:rPr>
        <w:rFonts w:ascii="Times New Roman" w:hAnsi="Times New Roman"/>
        <w:b/>
        <w:spacing w:val="20"/>
        <w:sz w:val="28"/>
        <w:szCs w:val="28"/>
      </w:rPr>
      <w:t>ПРИКАЗ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Раздел 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2">
      <w:start w:val="1"/>
      <w:numFmt w:val="decimal"/>
      <w:suff w:val="nothing"/>
      <w:lvlText w:val="Глава %3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3">
      <w:start w:val="1"/>
      <w:numFmt w:val="decimal"/>
      <w:suff w:val="nothing"/>
      <w:lvlText w:val="§ 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3.4.%6. 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C5D07576"/>
    <w:lvl w:ilvl="0">
      <w:start w:val="1"/>
      <w:numFmt w:val="upperRoman"/>
      <w:suff w:val="nothing"/>
      <w:lvlText w:val="Раздел 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8"/>
      </w:rPr>
    </w:lvl>
    <w:lvl w:ilvl="1">
      <w:start w:val="1"/>
      <w:numFmt w:val="decimal"/>
      <w:suff w:val="nothing"/>
      <w:lvlText w:val="Глава 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§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)"/>
      <w:lvlJc w:val="left"/>
      <w:pPr>
        <w:tabs>
          <w:tab w:val="num" w:pos="0"/>
        </w:tabs>
        <w:ind w:left="0" w:firstLine="0"/>
      </w:pPr>
    </w:lvl>
    <w:lvl w:ilvl="5">
      <w:start w:val="6"/>
      <w:numFmt w:val="decimal"/>
      <w:suff w:val="nothing"/>
      <w:lvlText w:val="§%6"/>
      <w:lvlJc w:val="left"/>
      <w:pPr>
        <w:tabs>
          <w:tab w:val="num" w:pos="0"/>
        </w:tabs>
        <w:ind w:left="0" w:firstLine="0"/>
      </w:pPr>
    </w:lvl>
    <w:lvl w:ilvl="6">
      <w:start w:val="17"/>
      <w:numFmt w:val="decimal"/>
      <w:suff w:val="nothing"/>
      <w:lvlText w:val="§%7"/>
      <w:lvlJc w:val="left"/>
      <w:pPr>
        <w:tabs>
          <w:tab w:val="num" w:pos="0"/>
        </w:tabs>
        <w:ind w:left="0" w:firstLine="0"/>
      </w:pPr>
    </w:lvl>
    <w:lvl w:ilvl="7">
      <w:start w:val="22"/>
      <w:numFmt w:val="decimal"/>
      <w:suff w:val="nothing"/>
      <w:lvlText w:val="§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1B23572"/>
    <w:multiLevelType w:val="multilevel"/>
    <w:tmpl w:val="2676EC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b/>
      </w:rPr>
    </w:lvl>
  </w:abstractNum>
  <w:abstractNum w:abstractNumId="3">
    <w:nsid w:val="04CC2FE3"/>
    <w:multiLevelType w:val="multilevel"/>
    <w:tmpl w:val="82F8CEE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686657E"/>
    <w:multiLevelType w:val="multilevel"/>
    <w:tmpl w:val="C3622DF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0D9D7C14"/>
    <w:multiLevelType w:val="multilevel"/>
    <w:tmpl w:val="DEF4E4C8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90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97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>
    <w:nsid w:val="10D90C7A"/>
    <w:multiLevelType w:val="multilevel"/>
    <w:tmpl w:val="D1D431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>
    <w:nsid w:val="1DBE316C"/>
    <w:multiLevelType w:val="multilevel"/>
    <w:tmpl w:val="6F9C284E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26ED1838"/>
    <w:multiLevelType w:val="multilevel"/>
    <w:tmpl w:val="E836E1F8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2C4C0AC9"/>
    <w:multiLevelType w:val="hybridMultilevel"/>
    <w:tmpl w:val="D674DE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CB14562"/>
    <w:multiLevelType w:val="multilevel"/>
    <w:tmpl w:val="FD52DED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>
    <w:nsid w:val="309F0179"/>
    <w:multiLevelType w:val="hybridMultilevel"/>
    <w:tmpl w:val="6EB488E8"/>
    <w:lvl w:ilvl="0" w:tplc="B066A446">
      <w:start w:val="1"/>
      <w:numFmt w:val="decimal"/>
      <w:lvlText w:val="%1)"/>
      <w:lvlJc w:val="left"/>
      <w:pPr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256D5F"/>
    <w:multiLevelType w:val="hybridMultilevel"/>
    <w:tmpl w:val="FE8E1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8D5460"/>
    <w:multiLevelType w:val="multilevel"/>
    <w:tmpl w:val="65DAF23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>
    <w:nsid w:val="35FF3270"/>
    <w:multiLevelType w:val="multilevel"/>
    <w:tmpl w:val="6A52245C"/>
    <w:lvl w:ilvl="0">
      <w:start w:val="3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5">
    <w:nsid w:val="37627103"/>
    <w:multiLevelType w:val="hybridMultilevel"/>
    <w:tmpl w:val="030E7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486A95"/>
    <w:multiLevelType w:val="hybridMultilevel"/>
    <w:tmpl w:val="0148A068"/>
    <w:lvl w:ilvl="0" w:tplc="DB96C68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C4D0429"/>
    <w:multiLevelType w:val="hybridMultilevel"/>
    <w:tmpl w:val="49CEC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2FB55E9"/>
    <w:multiLevelType w:val="hybridMultilevel"/>
    <w:tmpl w:val="6C78ACB4"/>
    <w:lvl w:ilvl="0" w:tplc="DF507CB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BE0D53"/>
    <w:multiLevelType w:val="multilevel"/>
    <w:tmpl w:val="7B70E9A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 w:val="0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20">
    <w:nsid w:val="50D66E9B"/>
    <w:multiLevelType w:val="multilevel"/>
    <w:tmpl w:val="FF9A7BD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38C5667"/>
    <w:multiLevelType w:val="multilevel"/>
    <w:tmpl w:val="E06060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557E05B1"/>
    <w:multiLevelType w:val="multilevel"/>
    <w:tmpl w:val="090C6A8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3">
    <w:nsid w:val="589772FB"/>
    <w:multiLevelType w:val="hybridMultilevel"/>
    <w:tmpl w:val="735E4746"/>
    <w:lvl w:ilvl="0" w:tplc="D3C8500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AD147E0"/>
    <w:multiLevelType w:val="multilevel"/>
    <w:tmpl w:val="465CB83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5">
    <w:nsid w:val="5CE34435"/>
    <w:multiLevelType w:val="multilevel"/>
    <w:tmpl w:val="A97EC59A"/>
    <w:lvl w:ilvl="0">
      <w:start w:val="3"/>
      <w:numFmt w:val="decimal"/>
      <w:lvlText w:val="%1."/>
      <w:lvlJc w:val="left"/>
      <w:pPr>
        <w:tabs>
          <w:tab w:val="num" w:pos="636"/>
        </w:tabs>
        <w:ind w:left="636" w:hanging="636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5DB07DC2"/>
    <w:multiLevelType w:val="hybridMultilevel"/>
    <w:tmpl w:val="6E74C706"/>
    <w:lvl w:ilvl="0" w:tplc="8D20AE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5C7096"/>
    <w:multiLevelType w:val="hybridMultilevel"/>
    <w:tmpl w:val="574C985C"/>
    <w:lvl w:ilvl="0" w:tplc="83446480">
      <w:start w:val="1"/>
      <w:numFmt w:val="decimal"/>
      <w:lvlText w:val="%1."/>
      <w:lvlJc w:val="left"/>
      <w:pPr>
        <w:ind w:left="16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8">
    <w:nsid w:val="62952CBD"/>
    <w:multiLevelType w:val="hybridMultilevel"/>
    <w:tmpl w:val="9B9AF0F6"/>
    <w:lvl w:ilvl="0" w:tplc="595A34BC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5373AA1"/>
    <w:multiLevelType w:val="multilevel"/>
    <w:tmpl w:val="ABC6567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30">
    <w:nsid w:val="673D6013"/>
    <w:multiLevelType w:val="multilevel"/>
    <w:tmpl w:val="F92EE8CE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1">
    <w:nsid w:val="67CA6CC9"/>
    <w:multiLevelType w:val="multilevel"/>
    <w:tmpl w:val="52F62A5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2">
    <w:nsid w:val="67FE5B48"/>
    <w:multiLevelType w:val="multilevel"/>
    <w:tmpl w:val="F06AD19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90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75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94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158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304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5016" w:hanging="2160"/>
      </w:pPr>
      <w:rPr>
        <w:rFonts w:hint="default"/>
        <w:b/>
      </w:rPr>
    </w:lvl>
  </w:abstractNum>
  <w:abstractNum w:abstractNumId="33">
    <w:nsid w:val="6E4C2709"/>
    <w:multiLevelType w:val="multilevel"/>
    <w:tmpl w:val="62B66BD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4">
    <w:nsid w:val="71A22F74"/>
    <w:multiLevelType w:val="hybridMultilevel"/>
    <w:tmpl w:val="ADE00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3037C04"/>
    <w:multiLevelType w:val="hybridMultilevel"/>
    <w:tmpl w:val="5B1217B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4110F6"/>
    <w:multiLevelType w:val="hybridMultilevel"/>
    <w:tmpl w:val="68169960"/>
    <w:lvl w:ilvl="0" w:tplc="9D2AE1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8290059"/>
    <w:multiLevelType w:val="multilevel"/>
    <w:tmpl w:val="82961D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38">
    <w:nsid w:val="7EDB5C0B"/>
    <w:multiLevelType w:val="multilevel"/>
    <w:tmpl w:val="E8D6144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6"/>
  </w:num>
  <w:num w:numId="4">
    <w:abstractNumId w:val="24"/>
  </w:num>
  <w:num w:numId="5">
    <w:abstractNumId w:val="29"/>
  </w:num>
  <w:num w:numId="6">
    <w:abstractNumId w:val="19"/>
  </w:num>
  <w:num w:numId="7">
    <w:abstractNumId w:val="32"/>
  </w:num>
  <w:num w:numId="8">
    <w:abstractNumId w:val="38"/>
  </w:num>
  <w:num w:numId="9">
    <w:abstractNumId w:val="7"/>
  </w:num>
  <w:num w:numId="10">
    <w:abstractNumId w:val="25"/>
  </w:num>
  <w:num w:numId="11">
    <w:abstractNumId w:val="2"/>
  </w:num>
  <w:num w:numId="12">
    <w:abstractNumId w:val="6"/>
  </w:num>
  <w:num w:numId="13">
    <w:abstractNumId w:val="35"/>
  </w:num>
  <w:num w:numId="14">
    <w:abstractNumId w:val="2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</w:num>
  <w:num w:numId="16">
    <w:abstractNumId w:val="37"/>
  </w:num>
  <w:num w:numId="17">
    <w:abstractNumId w:val="9"/>
  </w:num>
  <w:num w:numId="18">
    <w:abstractNumId w:val="8"/>
  </w:num>
  <w:num w:numId="19">
    <w:abstractNumId w:val="20"/>
  </w:num>
  <w:num w:numId="20">
    <w:abstractNumId w:val="21"/>
  </w:num>
  <w:num w:numId="21">
    <w:abstractNumId w:val="22"/>
  </w:num>
  <w:num w:numId="22">
    <w:abstractNumId w:val="31"/>
  </w:num>
  <w:num w:numId="23">
    <w:abstractNumId w:val="3"/>
  </w:num>
  <w:num w:numId="24">
    <w:abstractNumId w:val="5"/>
  </w:num>
  <w:num w:numId="25">
    <w:abstractNumId w:val="14"/>
  </w:num>
  <w:num w:numId="26">
    <w:abstractNumId w:val="33"/>
  </w:num>
  <w:num w:numId="27">
    <w:abstractNumId w:val="12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</w:num>
  <w:num w:numId="33">
    <w:abstractNumId w:val="16"/>
  </w:num>
  <w:num w:numId="34">
    <w:abstractNumId w:val="18"/>
  </w:num>
  <w:num w:numId="35">
    <w:abstractNumId w:val="15"/>
  </w:num>
  <w:num w:numId="36">
    <w:abstractNumId w:val="27"/>
  </w:num>
  <w:num w:numId="37">
    <w:abstractNumId w:val="13"/>
  </w:num>
  <w:num w:numId="38">
    <w:abstractNumId w:val="4"/>
  </w:num>
  <w:num w:numId="39">
    <w:abstractNumId w:val="30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attachedTemplate r:id="rId1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C38"/>
    <w:rsid w:val="00001070"/>
    <w:rsid w:val="00001F76"/>
    <w:rsid w:val="0000353A"/>
    <w:rsid w:val="000045FD"/>
    <w:rsid w:val="000049F8"/>
    <w:rsid w:val="00004E43"/>
    <w:rsid w:val="000051D0"/>
    <w:rsid w:val="0000655F"/>
    <w:rsid w:val="00006CD9"/>
    <w:rsid w:val="00010FCD"/>
    <w:rsid w:val="00012A1D"/>
    <w:rsid w:val="00013D94"/>
    <w:rsid w:val="0001482A"/>
    <w:rsid w:val="000153F2"/>
    <w:rsid w:val="000212FA"/>
    <w:rsid w:val="00022617"/>
    <w:rsid w:val="00023EC4"/>
    <w:rsid w:val="00026469"/>
    <w:rsid w:val="0002792C"/>
    <w:rsid w:val="00027B16"/>
    <w:rsid w:val="0003058E"/>
    <w:rsid w:val="0003102D"/>
    <w:rsid w:val="00031F10"/>
    <w:rsid w:val="00032D97"/>
    <w:rsid w:val="0003397B"/>
    <w:rsid w:val="00033C29"/>
    <w:rsid w:val="00036C47"/>
    <w:rsid w:val="000378A5"/>
    <w:rsid w:val="00037AF7"/>
    <w:rsid w:val="00037FF7"/>
    <w:rsid w:val="00040D68"/>
    <w:rsid w:val="00041F17"/>
    <w:rsid w:val="00042045"/>
    <w:rsid w:val="0004265E"/>
    <w:rsid w:val="00042A16"/>
    <w:rsid w:val="00042CE3"/>
    <w:rsid w:val="00044ECB"/>
    <w:rsid w:val="0004514A"/>
    <w:rsid w:val="0004554F"/>
    <w:rsid w:val="00046588"/>
    <w:rsid w:val="00047F27"/>
    <w:rsid w:val="00051197"/>
    <w:rsid w:val="0005190A"/>
    <w:rsid w:val="000519B8"/>
    <w:rsid w:val="00052010"/>
    <w:rsid w:val="00052E95"/>
    <w:rsid w:val="0005340E"/>
    <w:rsid w:val="00054695"/>
    <w:rsid w:val="00054A72"/>
    <w:rsid w:val="00054E30"/>
    <w:rsid w:val="00055E0A"/>
    <w:rsid w:val="00061550"/>
    <w:rsid w:val="00061EC4"/>
    <w:rsid w:val="000626C3"/>
    <w:rsid w:val="00062B89"/>
    <w:rsid w:val="00064958"/>
    <w:rsid w:val="0006524A"/>
    <w:rsid w:val="00065438"/>
    <w:rsid w:val="00065FE0"/>
    <w:rsid w:val="00067DD5"/>
    <w:rsid w:val="00067F2C"/>
    <w:rsid w:val="00073322"/>
    <w:rsid w:val="000744EF"/>
    <w:rsid w:val="00076343"/>
    <w:rsid w:val="000779EF"/>
    <w:rsid w:val="00082CB5"/>
    <w:rsid w:val="00082D42"/>
    <w:rsid w:val="00083B51"/>
    <w:rsid w:val="00086DAF"/>
    <w:rsid w:val="000922EB"/>
    <w:rsid w:val="00093899"/>
    <w:rsid w:val="00094F20"/>
    <w:rsid w:val="00095319"/>
    <w:rsid w:val="00095EB6"/>
    <w:rsid w:val="00096561"/>
    <w:rsid w:val="00097FEA"/>
    <w:rsid w:val="000A051C"/>
    <w:rsid w:val="000A1F86"/>
    <w:rsid w:val="000A28B1"/>
    <w:rsid w:val="000A2D5D"/>
    <w:rsid w:val="000A3F36"/>
    <w:rsid w:val="000A4DF4"/>
    <w:rsid w:val="000A6CAC"/>
    <w:rsid w:val="000A7235"/>
    <w:rsid w:val="000B23BB"/>
    <w:rsid w:val="000B4356"/>
    <w:rsid w:val="000B4EE5"/>
    <w:rsid w:val="000B522C"/>
    <w:rsid w:val="000B68D4"/>
    <w:rsid w:val="000C083A"/>
    <w:rsid w:val="000C21D5"/>
    <w:rsid w:val="000C26D4"/>
    <w:rsid w:val="000C2D01"/>
    <w:rsid w:val="000C3642"/>
    <w:rsid w:val="000C36EA"/>
    <w:rsid w:val="000C4DD1"/>
    <w:rsid w:val="000C551C"/>
    <w:rsid w:val="000C5BAE"/>
    <w:rsid w:val="000C5E45"/>
    <w:rsid w:val="000D0451"/>
    <w:rsid w:val="000D0949"/>
    <w:rsid w:val="000D11B8"/>
    <w:rsid w:val="000D1F85"/>
    <w:rsid w:val="000D2FBE"/>
    <w:rsid w:val="000D34EE"/>
    <w:rsid w:val="000D3EF4"/>
    <w:rsid w:val="000D4A27"/>
    <w:rsid w:val="000D66F7"/>
    <w:rsid w:val="000D7406"/>
    <w:rsid w:val="000E0A86"/>
    <w:rsid w:val="000E1C5D"/>
    <w:rsid w:val="000E2DB0"/>
    <w:rsid w:val="000E3ED0"/>
    <w:rsid w:val="000E47F9"/>
    <w:rsid w:val="000E5D1A"/>
    <w:rsid w:val="000E6E45"/>
    <w:rsid w:val="000E7C01"/>
    <w:rsid w:val="000E7F5D"/>
    <w:rsid w:val="000F0270"/>
    <w:rsid w:val="000F23D7"/>
    <w:rsid w:val="000F4159"/>
    <w:rsid w:val="000F4C38"/>
    <w:rsid w:val="000F645C"/>
    <w:rsid w:val="000F6CDC"/>
    <w:rsid w:val="00100425"/>
    <w:rsid w:val="001040CF"/>
    <w:rsid w:val="00104601"/>
    <w:rsid w:val="001131BF"/>
    <w:rsid w:val="00113286"/>
    <w:rsid w:val="00120F4F"/>
    <w:rsid w:val="00121222"/>
    <w:rsid w:val="00123523"/>
    <w:rsid w:val="0012417B"/>
    <w:rsid w:val="00124992"/>
    <w:rsid w:val="00126C7F"/>
    <w:rsid w:val="00132282"/>
    <w:rsid w:val="00133AAA"/>
    <w:rsid w:val="0013613D"/>
    <w:rsid w:val="0013675C"/>
    <w:rsid w:val="00136EAB"/>
    <w:rsid w:val="00137EBE"/>
    <w:rsid w:val="001426D2"/>
    <w:rsid w:val="0014350C"/>
    <w:rsid w:val="00144586"/>
    <w:rsid w:val="0014586C"/>
    <w:rsid w:val="00145ABA"/>
    <w:rsid w:val="0014658F"/>
    <w:rsid w:val="001465C0"/>
    <w:rsid w:val="0014680B"/>
    <w:rsid w:val="001476F5"/>
    <w:rsid w:val="0015084A"/>
    <w:rsid w:val="00153BA4"/>
    <w:rsid w:val="00155B25"/>
    <w:rsid w:val="00156DE1"/>
    <w:rsid w:val="00156E03"/>
    <w:rsid w:val="001573A8"/>
    <w:rsid w:val="001573F2"/>
    <w:rsid w:val="0015764A"/>
    <w:rsid w:val="00157936"/>
    <w:rsid w:val="0016007C"/>
    <w:rsid w:val="0016205A"/>
    <w:rsid w:val="001627AA"/>
    <w:rsid w:val="00162EF8"/>
    <w:rsid w:val="00163521"/>
    <w:rsid w:val="00163632"/>
    <w:rsid w:val="00164D07"/>
    <w:rsid w:val="00167BF1"/>
    <w:rsid w:val="001706B2"/>
    <w:rsid w:val="001716C2"/>
    <w:rsid w:val="00171C59"/>
    <w:rsid w:val="00172AF1"/>
    <w:rsid w:val="00176AFA"/>
    <w:rsid w:val="00176DC9"/>
    <w:rsid w:val="001849FF"/>
    <w:rsid w:val="00186045"/>
    <w:rsid w:val="00186046"/>
    <w:rsid w:val="001862D4"/>
    <w:rsid w:val="00186F36"/>
    <w:rsid w:val="001908C1"/>
    <w:rsid w:val="00190B3A"/>
    <w:rsid w:val="0019130F"/>
    <w:rsid w:val="0019144A"/>
    <w:rsid w:val="00192277"/>
    <w:rsid w:val="00192C3B"/>
    <w:rsid w:val="00193122"/>
    <w:rsid w:val="00195E15"/>
    <w:rsid w:val="001A181D"/>
    <w:rsid w:val="001A237E"/>
    <w:rsid w:val="001A4628"/>
    <w:rsid w:val="001A4D14"/>
    <w:rsid w:val="001A50B6"/>
    <w:rsid w:val="001A56E2"/>
    <w:rsid w:val="001B1307"/>
    <w:rsid w:val="001B193B"/>
    <w:rsid w:val="001B232E"/>
    <w:rsid w:val="001B272E"/>
    <w:rsid w:val="001C6100"/>
    <w:rsid w:val="001C6AAC"/>
    <w:rsid w:val="001C76B7"/>
    <w:rsid w:val="001D1CE1"/>
    <w:rsid w:val="001D2A02"/>
    <w:rsid w:val="001D2BA2"/>
    <w:rsid w:val="001D385B"/>
    <w:rsid w:val="001D41F1"/>
    <w:rsid w:val="001D4B38"/>
    <w:rsid w:val="001D4FAA"/>
    <w:rsid w:val="001D50DE"/>
    <w:rsid w:val="001D67EC"/>
    <w:rsid w:val="001D695A"/>
    <w:rsid w:val="001E0CB5"/>
    <w:rsid w:val="001E0F31"/>
    <w:rsid w:val="001E36EF"/>
    <w:rsid w:val="001E53AD"/>
    <w:rsid w:val="001E7D0E"/>
    <w:rsid w:val="001F0148"/>
    <w:rsid w:val="001F2A36"/>
    <w:rsid w:val="001F78C4"/>
    <w:rsid w:val="001F7E70"/>
    <w:rsid w:val="00201426"/>
    <w:rsid w:val="00203AC4"/>
    <w:rsid w:val="00203C94"/>
    <w:rsid w:val="00206B33"/>
    <w:rsid w:val="00207449"/>
    <w:rsid w:val="0021103E"/>
    <w:rsid w:val="002110A7"/>
    <w:rsid w:val="00214687"/>
    <w:rsid w:val="002151DE"/>
    <w:rsid w:val="00215EAA"/>
    <w:rsid w:val="0021604F"/>
    <w:rsid w:val="00217AE3"/>
    <w:rsid w:val="002215C4"/>
    <w:rsid w:val="00221667"/>
    <w:rsid w:val="00221E1C"/>
    <w:rsid w:val="002227A7"/>
    <w:rsid w:val="00223330"/>
    <w:rsid w:val="0022470E"/>
    <w:rsid w:val="00225FB9"/>
    <w:rsid w:val="00232767"/>
    <w:rsid w:val="00233B57"/>
    <w:rsid w:val="0023470E"/>
    <w:rsid w:val="00235670"/>
    <w:rsid w:val="00236714"/>
    <w:rsid w:val="00236884"/>
    <w:rsid w:val="00240D93"/>
    <w:rsid w:val="002415E4"/>
    <w:rsid w:val="00242920"/>
    <w:rsid w:val="002431AB"/>
    <w:rsid w:val="0024321B"/>
    <w:rsid w:val="00243C64"/>
    <w:rsid w:val="0024519E"/>
    <w:rsid w:val="00245891"/>
    <w:rsid w:val="002458ED"/>
    <w:rsid w:val="0024620C"/>
    <w:rsid w:val="002465B8"/>
    <w:rsid w:val="00246CBA"/>
    <w:rsid w:val="0024743F"/>
    <w:rsid w:val="00250A8B"/>
    <w:rsid w:val="002510F0"/>
    <w:rsid w:val="0025172A"/>
    <w:rsid w:val="00253400"/>
    <w:rsid w:val="00253B0D"/>
    <w:rsid w:val="00253BF2"/>
    <w:rsid w:val="00254012"/>
    <w:rsid w:val="002605FC"/>
    <w:rsid w:val="00262770"/>
    <w:rsid w:val="0026546A"/>
    <w:rsid w:val="002655CF"/>
    <w:rsid w:val="002665E4"/>
    <w:rsid w:val="00267F84"/>
    <w:rsid w:val="0027025C"/>
    <w:rsid w:val="002706CC"/>
    <w:rsid w:val="00272989"/>
    <w:rsid w:val="002729C1"/>
    <w:rsid w:val="00272BE3"/>
    <w:rsid w:val="00273ADD"/>
    <w:rsid w:val="00274069"/>
    <w:rsid w:val="0028014F"/>
    <w:rsid w:val="002808D4"/>
    <w:rsid w:val="00281891"/>
    <w:rsid w:val="00282C3C"/>
    <w:rsid w:val="00284E68"/>
    <w:rsid w:val="00285ABA"/>
    <w:rsid w:val="00286E27"/>
    <w:rsid w:val="0029004B"/>
    <w:rsid w:val="0029035C"/>
    <w:rsid w:val="00290C12"/>
    <w:rsid w:val="00291D0C"/>
    <w:rsid w:val="002929B7"/>
    <w:rsid w:val="002937C4"/>
    <w:rsid w:val="0029428B"/>
    <w:rsid w:val="002943BE"/>
    <w:rsid w:val="00296073"/>
    <w:rsid w:val="002966A1"/>
    <w:rsid w:val="00297393"/>
    <w:rsid w:val="002A04FD"/>
    <w:rsid w:val="002A095F"/>
    <w:rsid w:val="002A14AA"/>
    <w:rsid w:val="002A23BA"/>
    <w:rsid w:val="002A2793"/>
    <w:rsid w:val="002A3720"/>
    <w:rsid w:val="002A3AD6"/>
    <w:rsid w:val="002A4F56"/>
    <w:rsid w:val="002A5F22"/>
    <w:rsid w:val="002A6EE8"/>
    <w:rsid w:val="002A7288"/>
    <w:rsid w:val="002B0BF8"/>
    <w:rsid w:val="002B1185"/>
    <w:rsid w:val="002B24EC"/>
    <w:rsid w:val="002B3416"/>
    <w:rsid w:val="002B4288"/>
    <w:rsid w:val="002B4356"/>
    <w:rsid w:val="002B4A46"/>
    <w:rsid w:val="002B6316"/>
    <w:rsid w:val="002B6EA9"/>
    <w:rsid w:val="002C0361"/>
    <w:rsid w:val="002C1833"/>
    <w:rsid w:val="002C3BB6"/>
    <w:rsid w:val="002C517A"/>
    <w:rsid w:val="002C5840"/>
    <w:rsid w:val="002C6526"/>
    <w:rsid w:val="002D3920"/>
    <w:rsid w:val="002D515A"/>
    <w:rsid w:val="002D636C"/>
    <w:rsid w:val="002D6B1D"/>
    <w:rsid w:val="002D7C05"/>
    <w:rsid w:val="002E2AA9"/>
    <w:rsid w:val="002E2B5E"/>
    <w:rsid w:val="002E2FC1"/>
    <w:rsid w:val="002E4790"/>
    <w:rsid w:val="002E6968"/>
    <w:rsid w:val="002F07BB"/>
    <w:rsid w:val="002F0DCE"/>
    <w:rsid w:val="002F1623"/>
    <w:rsid w:val="002F1E71"/>
    <w:rsid w:val="002F1FFF"/>
    <w:rsid w:val="002F2BF4"/>
    <w:rsid w:val="002F6DD3"/>
    <w:rsid w:val="003010AE"/>
    <w:rsid w:val="00302F09"/>
    <w:rsid w:val="00302FB4"/>
    <w:rsid w:val="00303059"/>
    <w:rsid w:val="0030413C"/>
    <w:rsid w:val="003048C7"/>
    <w:rsid w:val="0030759A"/>
    <w:rsid w:val="003079F5"/>
    <w:rsid w:val="00310733"/>
    <w:rsid w:val="003124FD"/>
    <w:rsid w:val="00313CF8"/>
    <w:rsid w:val="00314DBB"/>
    <w:rsid w:val="003157EC"/>
    <w:rsid w:val="003212D9"/>
    <w:rsid w:val="00321324"/>
    <w:rsid w:val="00321724"/>
    <w:rsid w:val="00323D26"/>
    <w:rsid w:val="003307D0"/>
    <w:rsid w:val="00331E19"/>
    <w:rsid w:val="0033437D"/>
    <w:rsid w:val="003350F0"/>
    <w:rsid w:val="00336132"/>
    <w:rsid w:val="0033621A"/>
    <w:rsid w:val="00336559"/>
    <w:rsid w:val="0033787D"/>
    <w:rsid w:val="00341296"/>
    <w:rsid w:val="00341D72"/>
    <w:rsid w:val="00341D8C"/>
    <w:rsid w:val="003423BC"/>
    <w:rsid w:val="00345BE9"/>
    <w:rsid w:val="003464F3"/>
    <w:rsid w:val="0034763F"/>
    <w:rsid w:val="003476CD"/>
    <w:rsid w:val="003501A1"/>
    <w:rsid w:val="00351C99"/>
    <w:rsid w:val="003523B3"/>
    <w:rsid w:val="00353373"/>
    <w:rsid w:val="0035488B"/>
    <w:rsid w:val="00355B0F"/>
    <w:rsid w:val="00356157"/>
    <w:rsid w:val="0035654F"/>
    <w:rsid w:val="003568D2"/>
    <w:rsid w:val="0035719B"/>
    <w:rsid w:val="003572E5"/>
    <w:rsid w:val="00360E0C"/>
    <w:rsid w:val="003615C9"/>
    <w:rsid w:val="00361F32"/>
    <w:rsid w:val="00365EE5"/>
    <w:rsid w:val="003678FC"/>
    <w:rsid w:val="00372EFF"/>
    <w:rsid w:val="00373ACC"/>
    <w:rsid w:val="00374E3F"/>
    <w:rsid w:val="00374F9B"/>
    <w:rsid w:val="00375F8A"/>
    <w:rsid w:val="003766D1"/>
    <w:rsid w:val="00377331"/>
    <w:rsid w:val="003774C4"/>
    <w:rsid w:val="003779FB"/>
    <w:rsid w:val="00377E76"/>
    <w:rsid w:val="00380B17"/>
    <w:rsid w:val="00382501"/>
    <w:rsid w:val="003825A3"/>
    <w:rsid w:val="00382953"/>
    <w:rsid w:val="003829C2"/>
    <w:rsid w:val="00382A96"/>
    <w:rsid w:val="00384EE5"/>
    <w:rsid w:val="003851F3"/>
    <w:rsid w:val="0038599A"/>
    <w:rsid w:val="00386D0A"/>
    <w:rsid w:val="003873D4"/>
    <w:rsid w:val="00390E3F"/>
    <w:rsid w:val="0039324B"/>
    <w:rsid w:val="003961C4"/>
    <w:rsid w:val="00396F0E"/>
    <w:rsid w:val="0039719C"/>
    <w:rsid w:val="00397FA9"/>
    <w:rsid w:val="003A0485"/>
    <w:rsid w:val="003A26C5"/>
    <w:rsid w:val="003A27D8"/>
    <w:rsid w:val="003A2D2C"/>
    <w:rsid w:val="003A5963"/>
    <w:rsid w:val="003A6464"/>
    <w:rsid w:val="003A66CB"/>
    <w:rsid w:val="003A6B38"/>
    <w:rsid w:val="003A7ADD"/>
    <w:rsid w:val="003B0340"/>
    <w:rsid w:val="003B18DD"/>
    <w:rsid w:val="003B1DBB"/>
    <w:rsid w:val="003B2523"/>
    <w:rsid w:val="003B42C0"/>
    <w:rsid w:val="003B441C"/>
    <w:rsid w:val="003B509E"/>
    <w:rsid w:val="003B657E"/>
    <w:rsid w:val="003B689F"/>
    <w:rsid w:val="003B7909"/>
    <w:rsid w:val="003C0FF4"/>
    <w:rsid w:val="003C11EE"/>
    <w:rsid w:val="003C2E4F"/>
    <w:rsid w:val="003C35A4"/>
    <w:rsid w:val="003C3B7A"/>
    <w:rsid w:val="003C47FC"/>
    <w:rsid w:val="003C5FAD"/>
    <w:rsid w:val="003C797F"/>
    <w:rsid w:val="003D1F20"/>
    <w:rsid w:val="003D29D6"/>
    <w:rsid w:val="003D2F0E"/>
    <w:rsid w:val="003D2F1C"/>
    <w:rsid w:val="003D6A77"/>
    <w:rsid w:val="003D75CF"/>
    <w:rsid w:val="003D7FB7"/>
    <w:rsid w:val="003E1C3B"/>
    <w:rsid w:val="003E2308"/>
    <w:rsid w:val="003E40F8"/>
    <w:rsid w:val="003E493F"/>
    <w:rsid w:val="003E4CDB"/>
    <w:rsid w:val="003F12DA"/>
    <w:rsid w:val="003F2375"/>
    <w:rsid w:val="003F2C36"/>
    <w:rsid w:val="003F3FCC"/>
    <w:rsid w:val="003F44C7"/>
    <w:rsid w:val="003F45BB"/>
    <w:rsid w:val="003F4704"/>
    <w:rsid w:val="003F5BD0"/>
    <w:rsid w:val="003F63BD"/>
    <w:rsid w:val="00400A6D"/>
    <w:rsid w:val="004014F3"/>
    <w:rsid w:val="0040156D"/>
    <w:rsid w:val="0040186F"/>
    <w:rsid w:val="00402767"/>
    <w:rsid w:val="00402A3E"/>
    <w:rsid w:val="004034CC"/>
    <w:rsid w:val="004051A8"/>
    <w:rsid w:val="00405FDE"/>
    <w:rsid w:val="0040629D"/>
    <w:rsid w:val="00406856"/>
    <w:rsid w:val="004076EE"/>
    <w:rsid w:val="00407A3F"/>
    <w:rsid w:val="00407ABF"/>
    <w:rsid w:val="004104CA"/>
    <w:rsid w:val="00411DF0"/>
    <w:rsid w:val="004149EF"/>
    <w:rsid w:val="00416BD2"/>
    <w:rsid w:val="00416C32"/>
    <w:rsid w:val="00417628"/>
    <w:rsid w:val="00417C49"/>
    <w:rsid w:val="0042016C"/>
    <w:rsid w:val="004231FE"/>
    <w:rsid w:val="004235D7"/>
    <w:rsid w:val="00423B7C"/>
    <w:rsid w:val="00424C54"/>
    <w:rsid w:val="00425ECB"/>
    <w:rsid w:val="00426C34"/>
    <w:rsid w:val="00427AF1"/>
    <w:rsid w:val="0043179D"/>
    <w:rsid w:val="00433037"/>
    <w:rsid w:val="0043368E"/>
    <w:rsid w:val="004340A7"/>
    <w:rsid w:val="00435234"/>
    <w:rsid w:val="00435EBD"/>
    <w:rsid w:val="004368BA"/>
    <w:rsid w:val="00437147"/>
    <w:rsid w:val="00437B1C"/>
    <w:rsid w:val="004401A5"/>
    <w:rsid w:val="0044347D"/>
    <w:rsid w:val="0044476D"/>
    <w:rsid w:val="00444B2C"/>
    <w:rsid w:val="00444CED"/>
    <w:rsid w:val="00446587"/>
    <w:rsid w:val="004511BF"/>
    <w:rsid w:val="00452F75"/>
    <w:rsid w:val="00454550"/>
    <w:rsid w:val="00454866"/>
    <w:rsid w:val="00455435"/>
    <w:rsid w:val="004636ED"/>
    <w:rsid w:val="004640BD"/>
    <w:rsid w:val="00465AAA"/>
    <w:rsid w:val="0046632E"/>
    <w:rsid w:val="00466397"/>
    <w:rsid w:val="00466E88"/>
    <w:rsid w:val="00467140"/>
    <w:rsid w:val="00467C6F"/>
    <w:rsid w:val="00470AFB"/>
    <w:rsid w:val="00474CA7"/>
    <w:rsid w:val="00475562"/>
    <w:rsid w:val="00476424"/>
    <w:rsid w:val="00477758"/>
    <w:rsid w:val="00480BED"/>
    <w:rsid w:val="0048288A"/>
    <w:rsid w:val="00482E22"/>
    <w:rsid w:val="00483FB9"/>
    <w:rsid w:val="00484ADC"/>
    <w:rsid w:val="0048587F"/>
    <w:rsid w:val="004861B0"/>
    <w:rsid w:val="00487596"/>
    <w:rsid w:val="00487923"/>
    <w:rsid w:val="0049160E"/>
    <w:rsid w:val="004924EE"/>
    <w:rsid w:val="004929F2"/>
    <w:rsid w:val="0049351F"/>
    <w:rsid w:val="00494CF5"/>
    <w:rsid w:val="00495C7B"/>
    <w:rsid w:val="00495DDE"/>
    <w:rsid w:val="00497760"/>
    <w:rsid w:val="0049798C"/>
    <w:rsid w:val="004A2662"/>
    <w:rsid w:val="004A274E"/>
    <w:rsid w:val="004A2E7C"/>
    <w:rsid w:val="004A7336"/>
    <w:rsid w:val="004A7401"/>
    <w:rsid w:val="004B0345"/>
    <w:rsid w:val="004B2891"/>
    <w:rsid w:val="004B4D1F"/>
    <w:rsid w:val="004B624A"/>
    <w:rsid w:val="004B6B5C"/>
    <w:rsid w:val="004B6FC3"/>
    <w:rsid w:val="004B76C4"/>
    <w:rsid w:val="004C09F3"/>
    <w:rsid w:val="004C2648"/>
    <w:rsid w:val="004C3187"/>
    <w:rsid w:val="004C3C6C"/>
    <w:rsid w:val="004C3F38"/>
    <w:rsid w:val="004C59F4"/>
    <w:rsid w:val="004C5A78"/>
    <w:rsid w:val="004C6F91"/>
    <w:rsid w:val="004C77A1"/>
    <w:rsid w:val="004D1EB8"/>
    <w:rsid w:val="004D3C87"/>
    <w:rsid w:val="004D3E10"/>
    <w:rsid w:val="004D40E8"/>
    <w:rsid w:val="004D47BD"/>
    <w:rsid w:val="004D5FB9"/>
    <w:rsid w:val="004E21E6"/>
    <w:rsid w:val="004E2A6A"/>
    <w:rsid w:val="004E4EC4"/>
    <w:rsid w:val="004E5685"/>
    <w:rsid w:val="004E67EA"/>
    <w:rsid w:val="004E6959"/>
    <w:rsid w:val="004F1741"/>
    <w:rsid w:val="004F195A"/>
    <w:rsid w:val="004F38F3"/>
    <w:rsid w:val="004F5378"/>
    <w:rsid w:val="004F6B5D"/>
    <w:rsid w:val="00500A39"/>
    <w:rsid w:val="005038A4"/>
    <w:rsid w:val="00504F7B"/>
    <w:rsid w:val="005062EF"/>
    <w:rsid w:val="00506950"/>
    <w:rsid w:val="00510760"/>
    <w:rsid w:val="00510D29"/>
    <w:rsid w:val="0051129C"/>
    <w:rsid w:val="00511590"/>
    <w:rsid w:val="00512A90"/>
    <w:rsid w:val="00512E15"/>
    <w:rsid w:val="00515538"/>
    <w:rsid w:val="00520285"/>
    <w:rsid w:val="0052408A"/>
    <w:rsid w:val="00524976"/>
    <w:rsid w:val="00524C62"/>
    <w:rsid w:val="005254F7"/>
    <w:rsid w:val="00526866"/>
    <w:rsid w:val="00526AF4"/>
    <w:rsid w:val="00526CEB"/>
    <w:rsid w:val="0053356B"/>
    <w:rsid w:val="00536028"/>
    <w:rsid w:val="00536DBD"/>
    <w:rsid w:val="00537A9E"/>
    <w:rsid w:val="00537AF9"/>
    <w:rsid w:val="00540FC5"/>
    <w:rsid w:val="00542615"/>
    <w:rsid w:val="00543178"/>
    <w:rsid w:val="00543563"/>
    <w:rsid w:val="00544BBB"/>
    <w:rsid w:val="0054579F"/>
    <w:rsid w:val="0054623D"/>
    <w:rsid w:val="00546288"/>
    <w:rsid w:val="00546D5B"/>
    <w:rsid w:val="00551773"/>
    <w:rsid w:val="00552460"/>
    <w:rsid w:val="00552816"/>
    <w:rsid w:val="0055436F"/>
    <w:rsid w:val="00554BB2"/>
    <w:rsid w:val="00555595"/>
    <w:rsid w:val="00555DDB"/>
    <w:rsid w:val="00556DE3"/>
    <w:rsid w:val="00556EA4"/>
    <w:rsid w:val="00557E4D"/>
    <w:rsid w:val="005606A0"/>
    <w:rsid w:val="00560730"/>
    <w:rsid w:val="00562001"/>
    <w:rsid w:val="00562B7F"/>
    <w:rsid w:val="0056367F"/>
    <w:rsid w:val="00566A7C"/>
    <w:rsid w:val="00566DFF"/>
    <w:rsid w:val="005706E5"/>
    <w:rsid w:val="00570C97"/>
    <w:rsid w:val="005716BF"/>
    <w:rsid w:val="00572188"/>
    <w:rsid w:val="005734A3"/>
    <w:rsid w:val="0057499F"/>
    <w:rsid w:val="0057629F"/>
    <w:rsid w:val="00576500"/>
    <w:rsid w:val="005769E1"/>
    <w:rsid w:val="00576DC5"/>
    <w:rsid w:val="005817AD"/>
    <w:rsid w:val="00581982"/>
    <w:rsid w:val="00585046"/>
    <w:rsid w:val="005866DC"/>
    <w:rsid w:val="00586D27"/>
    <w:rsid w:val="00587E0F"/>
    <w:rsid w:val="005900FE"/>
    <w:rsid w:val="005902A2"/>
    <w:rsid w:val="00590C48"/>
    <w:rsid w:val="00591B3E"/>
    <w:rsid w:val="005925B4"/>
    <w:rsid w:val="0059270C"/>
    <w:rsid w:val="00592956"/>
    <w:rsid w:val="0059305D"/>
    <w:rsid w:val="00593294"/>
    <w:rsid w:val="00593CDC"/>
    <w:rsid w:val="00594FFD"/>
    <w:rsid w:val="005957B4"/>
    <w:rsid w:val="00597CC8"/>
    <w:rsid w:val="005A0A06"/>
    <w:rsid w:val="005A0E0E"/>
    <w:rsid w:val="005A19A3"/>
    <w:rsid w:val="005A19DE"/>
    <w:rsid w:val="005A20EE"/>
    <w:rsid w:val="005A4322"/>
    <w:rsid w:val="005A50DB"/>
    <w:rsid w:val="005A6A85"/>
    <w:rsid w:val="005A6C87"/>
    <w:rsid w:val="005A703B"/>
    <w:rsid w:val="005A706A"/>
    <w:rsid w:val="005B1285"/>
    <w:rsid w:val="005B249C"/>
    <w:rsid w:val="005B3395"/>
    <w:rsid w:val="005B4856"/>
    <w:rsid w:val="005B5A77"/>
    <w:rsid w:val="005B5E23"/>
    <w:rsid w:val="005B7306"/>
    <w:rsid w:val="005B7A2E"/>
    <w:rsid w:val="005C08C9"/>
    <w:rsid w:val="005C2167"/>
    <w:rsid w:val="005C3394"/>
    <w:rsid w:val="005C3840"/>
    <w:rsid w:val="005C44DC"/>
    <w:rsid w:val="005C4CE9"/>
    <w:rsid w:val="005C527F"/>
    <w:rsid w:val="005C56A4"/>
    <w:rsid w:val="005C58CF"/>
    <w:rsid w:val="005C5952"/>
    <w:rsid w:val="005C5C72"/>
    <w:rsid w:val="005C7DA6"/>
    <w:rsid w:val="005D073E"/>
    <w:rsid w:val="005D135A"/>
    <w:rsid w:val="005D186D"/>
    <w:rsid w:val="005D2332"/>
    <w:rsid w:val="005D290A"/>
    <w:rsid w:val="005D304A"/>
    <w:rsid w:val="005D3A45"/>
    <w:rsid w:val="005D46B0"/>
    <w:rsid w:val="005D56A5"/>
    <w:rsid w:val="005D6025"/>
    <w:rsid w:val="005D658A"/>
    <w:rsid w:val="005D65E4"/>
    <w:rsid w:val="005D75B8"/>
    <w:rsid w:val="005E1287"/>
    <w:rsid w:val="005E1565"/>
    <w:rsid w:val="005E2BB4"/>
    <w:rsid w:val="005E3711"/>
    <w:rsid w:val="005E5C8F"/>
    <w:rsid w:val="005E6C3D"/>
    <w:rsid w:val="005F048B"/>
    <w:rsid w:val="005F15EB"/>
    <w:rsid w:val="005F22D9"/>
    <w:rsid w:val="005F4C48"/>
    <w:rsid w:val="005F7F43"/>
    <w:rsid w:val="00600EEA"/>
    <w:rsid w:val="00602688"/>
    <w:rsid w:val="00602AB2"/>
    <w:rsid w:val="00603BCF"/>
    <w:rsid w:val="00603E7C"/>
    <w:rsid w:val="0060477A"/>
    <w:rsid w:val="00605B73"/>
    <w:rsid w:val="0060616E"/>
    <w:rsid w:val="00606A76"/>
    <w:rsid w:val="00612F9C"/>
    <w:rsid w:val="00613145"/>
    <w:rsid w:val="00614A1E"/>
    <w:rsid w:val="006222A8"/>
    <w:rsid w:val="00623496"/>
    <w:rsid w:val="006237DE"/>
    <w:rsid w:val="006238AD"/>
    <w:rsid w:val="00624461"/>
    <w:rsid w:val="006249C4"/>
    <w:rsid w:val="00625A81"/>
    <w:rsid w:val="00625DCD"/>
    <w:rsid w:val="00627056"/>
    <w:rsid w:val="006270B3"/>
    <w:rsid w:val="00630366"/>
    <w:rsid w:val="00630ECF"/>
    <w:rsid w:val="0063185D"/>
    <w:rsid w:val="00631DD6"/>
    <w:rsid w:val="00632408"/>
    <w:rsid w:val="006325D4"/>
    <w:rsid w:val="006341D5"/>
    <w:rsid w:val="00635956"/>
    <w:rsid w:val="0063698E"/>
    <w:rsid w:val="006423AD"/>
    <w:rsid w:val="00642555"/>
    <w:rsid w:val="0064359F"/>
    <w:rsid w:val="00643AF1"/>
    <w:rsid w:val="00643B05"/>
    <w:rsid w:val="0064468E"/>
    <w:rsid w:val="00644F34"/>
    <w:rsid w:val="00645649"/>
    <w:rsid w:val="006456FA"/>
    <w:rsid w:val="00646067"/>
    <w:rsid w:val="0064773B"/>
    <w:rsid w:val="006479E2"/>
    <w:rsid w:val="006519C5"/>
    <w:rsid w:val="006530C0"/>
    <w:rsid w:val="006537FA"/>
    <w:rsid w:val="00654109"/>
    <w:rsid w:val="006541FE"/>
    <w:rsid w:val="00654793"/>
    <w:rsid w:val="006550A2"/>
    <w:rsid w:val="0066051C"/>
    <w:rsid w:val="00661525"/>
    <w:rsid w:val="006647B7"/>
    <w:rsid w:val="006662CA"/>
    <w:rsid w:val="006673C4"/>
    <w:rsid w:val="0066796B"/>
    <w:rsid w:val="00670BCE"/>
    <w:rsid w:val="00670E49"/>
    <w:rsid w:val="00671E95"/>
    <w:rsid w:val="0067220F"/>
    <w:rsid w:val="00675F5C"/>
    <w:rsid w:val="00676588"/>
    <w:rsid w:val="006803FD"/>
    <w:rsid w:val="00681CA9"/>
    <w:rsid w:val="00683920"/>
    <w:rsid w:val="00683DBB"/>
    <w:rsid w:val="00684004"/>
    <w:rsid w:val="00686916"/>
    <w:rsid w:val="00686B7F"/>
    <w:rsid w:val="006902D7"/>
    <w:rsid w:val="00690D53"/>
    <w:rsid w:val="00691A51"/>
    <w:rsid w:val="00691EF4"/>
    <w:rsid w:val="00695319"/>
    <w:rsid w:val="00697838"/>
    <w:rsid w:val="006A282D"/>
    <w:rsid w:val="006A2A6C"/>
    <w:rsid w:val="006A5321"/>
    <w:rsid w:val="006A7C82"/>
    <w:rsid w:val="006B0D9C"/>
    <w:rsid w:val="006B23A3"/>
    <w:rsid w:val="006B38F5"/>
    <w:rsid w:val="006B611C"/>
    <w:rsid w:val="006B65C9"/>
    <w:rsid w:val="006B6C16"/>
    <w:rsid w:val="006C1515"/>
    <w:rsid w:val="006C1CFD"/>
    <w:rsid w:val="006C1F09"/>
    <w:rsid w:val="006C3052"/>
    <w:rsid w:val="006C33A9"/>
    <w:rsid w:val="006C3F2E"/>
    <w:rsid w:val="006C4080"/>
    <w:rsid w:val="006C4471"/>
    <w:rsid w:val="006C7444"/>
    <w:rsid w:val="006D0DF9"/>
    <w:rsid w:val="006D0EA3"/>
    <w:rsid w:val="006D0F1E"/>
    <w:rsid w:val="006D4277"/>
    <w:rsid w:val="006D4A1F"/>
    <w:rsid w:val="006D591D"/>
    <w:rsid w:val="006D666E"/>
    <w:rsid w:val="006D6679"/>
    <w:rsid w:val="006D7369"/>
    <w:rsid w:val="006D796D"/>
    <w:rsid w:val="006E263A"/>
    <w:rsid w:val="006E2E3A"/>
    <w:rsid w:val="006E4581"/>
    <w:rsid w:val="006E4E39"/>
    <w:rsid w:val="006F0426"/>
    <w:rsid w:val="006F1F1E"/>
    <w:rsid w:val="006F2A22"/>
    <w:rsid w:val="006F2A4F"/>
    <w:rsid w:val="006F2B63"/>
    <w:rsid w:val="006F3ED0"/>
    <w:rsid w:val="006F5F2C"/>
    <w:rsid w:val="006F7C22"/>
    <w:rsid w:val="0070063E"/>
    <w:rsid w:val="00700C97"/>
    <w:rsid w:val="00702580"/>
    <w:rsid w:val="00702CCE"/>
    <w:rsid w:val="0070314B"/>
    <w:rsid w:val="007032BE"/>
    <w:rsid w:val="00704FE1"/>
    <w:rsid w:val="007076A8"/>
    <w:rsid w:val="00707715"/>
    <w:rsid w:val="0070781C"/>
    <w:rsid w:val="00711402"/>
    <w:rsid w:val="007146F8"/>
    <w:rsid w:val="00717C89"/>
    <w:rsid w:val="00721606"/>
    <w:rsid w:val="00724A25"/>
    <w:rsid w:val="00724AD2"/>
    <w:rsid w:val="00724BF3"/>
    <w:rsid w:val="00726844"/>
    <w:rsid w:val="007276AE"/>
    <w:rsid w:val="00731B98"/>
    <w:rsid w:val="00732064"/>
    <w:rsid w:val="007331BD"/>
    <w:rsid w:val="00733752"/>
    <w:rsid w:val="00735764"/>
    <w:rsid w:val="0073583E"/>
    <w:rsid w:val="00736957"/>
    <w:rsid w:val="00740F6F"/>
    <w:rsid w:val="007410C6"/>
    <w:rsid w:val="00742C78"/>
    <w:rsid w:val="00744339"/>
    <w:rsid w:val="00745DC1"/>
    <w:rsid w:val="00746416"/>
    <w:rsid w:val="00746968"/>
    <w:rsid w:val="00746BC6"/>
    <w:rsid w:val="0074730B"/>
    <w:rsid w:val="00747C1F"/>
    <w:rsid w:val="007500A1"/>
    <w:rsid w:val="0075027D"/>
    <w:rsid w:val="00752C7F"/>
    <w:rsid w:val="00754401"/>
    <w:rsid w:val="007553E7"/>
    <w:rsid w:val="00755D98"/>
    <w:rsid w:val="00757672"/>
    <w:rsid w:val="0076391C"/>
    <w:rsid w:val="00764539"/>
    <w:rsid w:val="00765EF4"/>
    <w:rsid w:val="00766EDD"/>
    <w:rsid w:val="007705C9"/>
    <w:rsid w:val="007717AE"/>
    <w:rsid w:val="0077300E"/>
    <w:rsid w:val="007741FE"/>
    <w:rsid w:val="0077598E"/>
    <w:rsid w:val="007766B2"/>
    <w:rsid w:val="00776968"/>
    <w:rsid w:val="00776C49"/>
    <w:rsid w:val="00780007"/>
    <w:rsid w:val="0078119A"/>
    <w:rsid w:val="00782691"/>
    <w:rsid w:val="00783F4C"/>
    <w:rsid w:val="007863D1"/>
    <w:rsid w:val="0078700C"/>
    <w:rsid w:val="00790B48"/>
    <w:rsid w:val="007913FB"/>
    <w:rsid w:val="00791F40"/>
    <w:rsid w:val="00793A53"/>
    <w:rsid w:val="007951C4"/>
    <w:rsid w:val="007951E1"/>
    <w:rsid w:val="0079586A"/>
    <w:rsid w:val="007A175A"/>
    <w:rsid w:val="007A244B"/>
    <w:rsid w:val="007A26BF"/>
    <w:rsid w:val="007A358F"/>
    <w:rsid w:val="007A4B0B"/>
    <w:rsid w:val="007A52AF"/>
    <w:rsid w:val="007A7E9B"/>
    <w:rsid w:val="007B14F5"/>
    <w:rsid w:val="007B535F"/>
    <w:rsid w:val="007B63A6"/>
    <w:rsid w:val="007C25BB"/>
    <w:rsid w:val="007C2CA2"/>
    <w:rsid w:val="007C3F09"/>
    <w:rsid w:val="007C40AC"/>
    <w:rsid w:val="007C4D45"/>
    <w:rsid w:val="007C7614"/>
    <w:rsid w:val="007D0ACD"/>
    <w:rsid w:val="007D1EAD"/>
    <w:rsid w:val="007D2E7A"/>
    <w:rsid w:val="007D5B5A"/>
    <w:rsid w:val="007D7516"/>
    <w:rsid w:val="007E2901"/>
    <w:rsid w:val="007E2F75"/>
    <w:rsid w:val="007E2F84"/>
    <w:rsid w:val="007E47B1"/>
    <w:rsid w:val="007E68B6"/>
    <w:rsid w:val="007F0A99"/>
    <w:rsid w:val="007F1DF3"/>
    <w:rsid w:val="007F2A43"/>
    <w:rsid w:val="007F2ABF"/>
    <w:rsid w:val="007F33F6"/>
    <w:rsid w:val="007F3C32"/>
    <w:rsid w:val="007F4BC5"/>
    <w:rsid w:val="007F5B70"/>
    <w:rsid w:val="007F6022"/>
    <w:rsid w:val="007F6429"/>
    <w:rsid w:val="007F644D"/>
    <w:rsid w:val="007F69BC"/>
    <w:rsid w:val="00800B9F"/>
    <w:rsid w:val="00803930"/>
    <w:rsid w:val="00804064"/>
    <w:rsid w:val="00804EE2"/>
    <w:rsid w:val="008051A5"/>
    <w:rsid w:val="00807E70"/>
    <w:rsid w:val="00810F0A"/>
    <w:rsid w:val="008145C3"/>
    <w:rsid w:val="00815773"/>
    <w:rsid w:val="008158E5"/>
    <w:rsid w:val="008167A5"/>
    <w:rsid w:val="008175C3"/>
    <w:rsid w:val="00820110"/>
    <w:rsid w:val="00822262"/>
    <w:rsid w:val="00822CDF"/>
    <w:rsid w:val="00823145"/>
    <w:rsid w:val="008231D5"/>
    <w:rsid w:val="0082396D"/>
    <w:rsid w:val="00824119"/>
    <w:rsid w:val="00827949"/>
    <w:rsid w:val="0083003A"/>
    <w:rsid w:val="0083013A"/>
    <w:rsid w:val="00832646"/>
    <w:rsid w:val="00833B6E"/>
    <w:rsid w:val="008359FD"/>
    <w:rsid w:val="00836CBC"/>
    <w:rsid w:val="00836E94"/>
    <w:rsid w:val="00837BED"/>
    <w:rsid w:val="00840224"/>
    <w:rsid w:val="00841571"/>
    <w:rsid w:val="00842CBA"/>
    <w:rsid w:val="00843961"/>
    <w:rsid w:val="00844006"/>
    <w:rsid w:val="00845C5B"/>
    <w:rsid w:val="00850112"/>
    <w:rsid w:val="00851325"/>
    <w:rsid w:val="0085355C"/>
    <w:rsid w:val="00855FED"/>
    <w:rsid w:val="00856221"/>
    <w:rsid w:val="00857CFF"/>
    <w:rsid w:val="0086079E"/>
    <w:rsid w:val="008611F5"/>
    <w:rsid w:val="00862B04"/>
    <w:rsid w:val="00864374"/>
    <w:rsid w:val="00864D9E"/>
    <w:rsid w:val="00867904"/>
    <w:rsid w:val="00867D07"/>
    <w:rsid w:val="0087189D"/>
    <w:rsid w:val="00874108"/>
    <w:rsid w:val="00874AC2"/>
    <w:rsid w:val="00874C85"/>
    <w:rsid w:val="00875590"/>
    <w:rsid w:val="008760CB"/>
    <w:rsid w:val="00876D6F"/>
    <w:rsid w:val="00882DE6"/>
    <w:rsid w:val="008836BB"/>
    <w:rsid w:val="0088777B"/>
    <w:rsid w:val="00890604"/>
    <w:rsid w:val="008907FA"/>
    <w:rsid w:val="008945D6"/>
    <w:rsid w:val="008949C2"/>
    <w:rsid w:val="0089539A"/>
    <w:rsid w:val="00895DC8"/>
    <w:rsid w:val="0089637E"/>
    <w:rsid w:val="008A1ED2"/>
    <w:rsid w:val="008A2C41"/>
    <w:rsid w:val="008A2FA5"/>
    <w:rsid w:val="008A3003"/>
    <w:rsid w:val="008A36AB"/>
    <w:rsid w:val="008A49B4"/>
    <w:rsid w:val="008A7374"/>
    <w:rsid w:val="008B211A"/>
    <w:rsid w:val="008B26C8"/>
    <w:rsid w:val="008B4A1D"/>
    <w:rsid w:val="008B6160"/>
    <w:rsid w:val="008B7561"/>
    <w:rsid w:val="008C260C"/>
    <w:rsid w:val="008C2D61"/>
    <w:rsid w:val="008C42AB"/>
    <w:rsid w:val="008C4ACA"/>
    <w:rsid w:val="008C5067"/>
    <w:rsid w:val="008C5620"/>
    <w:rsid w:val="008C6537"/>
    <w:rsid w:val="008C7305"/>
    <w:rsid w:val="008D1D2E"/>
    <w:rsid w:val="008D1DD3"/>
    <w:rsid w:val="008D3452"/>
    <w:rsid w:val="008D5A5A"/>
    <w:rsid w:val="008D7856"/>
    <w:rsid w:val="008E15F1"/>
    <w:rsid w:val="008E1AB6"/>
    <w:rsid w:val="008E2459"/>
    <w:rsid w:val="008E323A"/>
    <w:rsid w:val="008E3F98"/>
    <w:rsid w:val="008E478E"/>
    <w:rsid w:val="008E6352"/>
    <w:rsid w:val="008E7B21"/>
    <w:rsid w:val="008F0342"/>
    <w:rsid w:val="008F0C61"/>
    <w:rsid w:val="008F1418"/>
    <w:rsid w:val="008F1D46"/>
    <w:rsid w:val="008F2F6B"/>
    <w:rsid w:val="008F3ADF"/>
    <w:rsid w:val="008F3C3F"/>
    <w:rsid w:val="008F4B5E"/>
    <w:rsid w:val="008F55D0"/>
    <w:rsid w:val="008F5E16"/>
    <w:rsid w:val="008F751A"/>
    <w:rsid w:val="008F7564"/>
    <w:rsid w:val="00900437"/>
    <w:rsid w:val="00901169"/>
    <w:rsid w:val="00901860"/>
    <w:rsid w:val="00903181"/>
    <w:rsid w:val="0090504B"/>
    <w:rsid w:val="00905820"/>
    <w:rsid w:val="00905EC4"/>
    <w:rsid w:val="00906D4F"/>
    <w:rsid w:val="00910581"/>
    <w:rsid w:val="00914621"/>
    <w:rsid w:val="009146B3"/>
    <w:rsid w:val="00915615"/>
    <w:rsid w:val="0092096F"/>
    <w:rsid w:val="00924448"/>
    <w:rsid w:val="00924D3C"/>
    <w:rsid w:val="00926BEE"/>
    <w:rsid w:val="00927294"/>
    <w:rsid w:val="0093054A"/>
    <w:rsid w:val="00930721"/>
    <w:rsid w:val="00933892"/>
    <w:rsid w:val="0093563B"/>
    <w:rsid w:val="00935681"/>
    <w:rsid w:val="00936008"/>
    <w:rsid w:val="00936F35"/>
    <w:rsid w:val="00940CF8"/>
    <w:rsid w:val="009416B1"/>
    <w:rsid w:val="00943F09"/>
    <w:rsid w:val="00944F93"/>
    <w:rsid w:val="0094507C"/>
    <w:rsid w:val="0094590A"/>
    <w:rsid w:val="00951238"/>
    <w:rsid w:val="00951300"/>
    <w:rsid w:val="00951B68"/>
    <w:rsid w:val="00951EFA"/>
    <w:rsid w:val="009524D7"/>
    <w:rsid w:val="00953CDB"/>
    <w:rsid w:val="00954077"/>
    <w:rsid w:val="00960A70"/>
    <w:rsid w:val="0096302D"/>
    <w:rsid w:val="009639AE"/>
    <w:rsid w:val="00963CD8"/>
    <w:rsid w:val="00963FD7"/>
    <w:rsid w:val="00964A21"/>
    <w:rsid w:val="00964DD8"/>
    <w:rsid w:val="009655C2"/>
    <w:rsid w:val="00966656"/>
    <w:rsid w:val="00966FF9"/>
    <w:rsid w:val="0097195C"/>
    <w:rsid w:val="00971F6B"/>
    <w:rsid w:val="00973051"/>
    <w:rsid w:val="009732F3"/>
    <w:rsid w:val="00974102"/>
    <w:rsid w:val="00974228"/>
    <w:rsid w:val="00975C23"/>
    <w:rsid w:val="00976FA5"/>
    <w:rsid w:val="00981690"/>
    <w:rsid w:val="009824D5"/>
    <w:rsid w:val="009835F0"/>
    <w:rsid w:val="009836F3"/>
    <w:rsid w:val="00985CF0"/>
    <w:rsid w:val="009865C1"/>
    <w:rsid w:val="00990AB6"/>
    <w:rsid w:val="009911A7"/>
    <w:rsid w:val="00991751"/>
    <w:rsid w:val="00993419"/>
    <w:rsid w:val="00994273"/>
    <w:rsid w:val="009948B1"/>
    <w:rsid w:val="00994B37"/>
    <w:rsid w:val="00995C48"/>
    <w:rsid w:val="009A1CB1"/>
    <w:rsid w:val="009A3386"/>
    <w:rsid w:val="009A35BA"/>
    <w:rsid w:val="009A3C69"/>
    <w:rsid w:val="009A6343"/>
    <w:rsid w:val="009A77AE"/>
    <w:rsid w:val="009A7C31"/>
    <w:rsid w:val="009A7F2A"/>
    <w:rsid w:val="009B194E"/>
    <w:rsid w:val="009B2E60"/>
    <w:rsid w:val="009B3FDD"/>
    <w:rsid w:val="009B4742"/>
    <w:rsid w:val="009B4B1A"/>
    <w:rsid w:val="009B60FC"/>
    <w:rsid w:val="009B76EF"/>
    <w:rsid w:val="009C1773"/>
    <w:rsid w:val="009C3858"/>
    <w:rsid w:val="009D1A51"/>
    <w:rsid w:val="009D24F4"/>
    <w:rsid w:val="009D2B77"/>
    <w:rsid w:val="009D453E"/>
    <w:rsid w:val="009D6BCB"/>
    <w:rsid w:val="009D6C8A"/>
    <w:rsid w:val="009E0E59"/>
    <w:rsid w:val="009E3037"/>
    <w:rsid w:val="009E30CB"/>
    <w:rsid w:val="009E4C50"/>
    <w:rsid w:val="009E55FE"/>
    <w:rsid w:val="009E623C"/>
    <w:rsid w:val="009E7AE1"/>
    <w:rsid w:val="009F04BA"/>
    <w:rsid w:val="009F217E"/>
    <w:rsid w:val="009F39B0"/>
    <w:rsid w:val="009F5B1B"/>
    <w:rsid w:val="009F5BBE"/>
    <w:rsid w:val="00A026D8"/>
    <w:rsid w:val="00A03B3C"/>
    <w:rsid w:val="00A03DD0"/>
    <w:rsid w:val="00A04F1C"/>
    <w:rsid w:val="00A05CEE"/>
    <w:rsid w:val="00A075DD"/>
    <w:rsid w:val="00A07C44"/>
    <w:rsid w:val="00A11B8A"/>
    <w:rsid w:val="00A11D33"/>
    <w:rsid w:val="00A12177"/>
    <w:rsid w:val="00A12554"/>
    <w:rsid w:val="00A12576"/>
    <w:rsid w:val="00A17111"/>
    <w:rsid w:val="00A206F5"/>
    <w:rsid w:val="00A22091"/>
    <w:rsid w:val="00A23EF7"/>
    <w:rsid w:val="00A24D75"/>
    <w:rsid w:val="00A25C5E"/>
    <w:rsid w:val="00A317ED"/>
    <w:rsid w:val="00A32495"/>
    <w:rsid w:val="00A325F1"/>
    <w:rsid w:val="00A3281F"/>
    <w:rsid w:val="00A370F2"/>
    <w:rsid w:val="00A407F9"/>
    <w:rsid w:val="00A41164"/>
    <w:rsid w:val="00A42820"/>
    <w:rsid w:val="00A43090"/>
    <w:rsid w:val="00A44A30"/>
    <w:rsid w:val="00A472EA"/>
    <w:rsid w:val="00A47AB8"/>
    <w:rsid w:val="00A5032D"/>
    <w:rsid w:val="00A5144A"/>
    <w:rsid w:val="00A51704"/>
    <w:rsid w:val="00A521A8"/>
    <w:rsid w:val="00A527C9"/>
    <w:rsid w:val="00A53452"/>
    <w:rsid w:val="00A53670"/>
    <w:rsid w:val="00A53989"/>
    <w:rsid w:val="00A55CF8"/>
    <w:rsid w:val="00A56962"/>
    <w:rsid w:val="00A56B56"/>
    <w:rsid w:val="00A56E00"/>
    <w:rsid w:val="00A573C4"/>
    <w:rsid w:val="00A60E03"/>
    <w:rsid w:val="00A611E0"/>
    <w:rsid w:val="00A6127C"/>
    <w:rsid w:val="00A61578"/>
    <w:rsid w:val="00A63C0B"/>
    <w:rsid w:val="00A65266"/>
    <w:rsid w:val="00A6620A"/>
    <w:rsid w:val="00A665F8"/>
    <w:rsid w:val="00A676E6"/>
    <w:rsid w:val="00A718DC"/>
    <w:rsid w:val="00A72F82"/>
    <w:rsid w:val="00A7381A"/>
    <w:rsid w:val="00A74FED"/>
    <w:rsid w:val="00A77E91"/>
    <w:rsid w:val="00A8005A"/>
    <w:rsid w:val="00A8054B"/>
    <w:rsid w:val="00A80A2A"/>
    <w:rsid w:val="00A8264A"/>
    <w:rsid w:val="00A83A81"/>
    <w:rsid w:val="00A84029"/>
    <w:rsid w:val="00A84129"/>
    <w:rsid w:val="00A8438D"/>
    <w:rsid w:val="00A84992"/>
    <w:rsid w:val="00A8760C"/>
    <w:rsid w:val="00A87A8B"/>
    <w:rsid w:val="00A87C32"/>
    <w:rsid w:val="00A91525"/>
    <w:rsid w:val="00A91E4D"/>
    <w:rsid w:val="00A93BBC"/>
    <w:rsid w:val="00A95879"/>
    <w:rsid w:val="00A95976"/>
    <w:rsid w:val="00A95E9D"/>
    <w:rsid w:val="00A979B2"/>
    <w:rsid w:val="00AA15D4"/>
    <w:rsid w:val="00AA33DB"/>
    <w:rsid w:val="00AA37C3"/>
    <w:rsid w:val="00AA3F58"/>
    <w:rsid w:val="00AA4773"/>
    <w:rsid w:val="00AA4E08"/>
    <w:rsid w:val="00AA580F"/>
    <w:rsid w:val="00AA5880"/>
    <w:rsid w:val="00AA5D5C"/>
    <w:rsid w:val="00AB0681"/>
    <w:rsid w:val="00AB102E"/>
    <w:rsid w:val="00AB2AE7"/>
    <w:rsid w:val="00AB2EF6"/>
    <w:rsid w:val="00AB3B9C"/>
    <w:rsid w:val="00AB403C"/>
    <w:rsid w:val="00AB4612"/>
    <w:rsid w:val="00AB7512"/>
    <w:rsid w:val="00AB77CA"/>
    <w:rsid w:val="00AC1311"/>
    <w:rsid w:val="00AC1443"/>
    <w:rsid w:val="00AC1C8F"/>
    <w:rsid w:val="00AC2E81"/>
    <w:rsid w:val="00AC58AE"/>
    <w:rsid w:val="00AC5A7D"/>
    <w:rsid w:val="00AC6017"/>
    <w:rsid w:val="00AC6ED3"/>
    <w:rsid w:val="00AD01E8"/>
    <w:rsid w:val="00AD20FB"/>
    <w:rsid w:val="00AD25F1"/>
    <w:rsid w:val="00AD35DE"/>
    <w:rsid w:val="00AD4350"/>
    <w:rsid w:val="00AE0AE7"/>
    <w:rsid w:val="00AE11C8"/>
    <w:rsid w:val="00AE3648"/>
    <w:rsid w:val="00AE4192"/>
    <w:rsid w:val="00AE6B02"/>
    <w:rsid w:val="00AE7B28"/>
    <w:rsid w:val="00AF0BBB"/>
    <w:rsid w:val="00AF1592"/>
    <w:rsid w:val="00AF1A24"/>
    <w:rsid w:val="00AF34FE"/>
    <w:rsid w:val="00AF4DCB"/>
    <w:rsid w:val="00AF58FC"/>
    <w:rsid w:val="00AF6D8F"/>
    <w:rsid w:val="00AF7510"/>
    <w:rsid w:val="00AF7C43"/>
    <w:rsid w:val="00B00B9E"/>
    <w:rsid w:val="00B012AD"/>
    <w:rsid w:val="00B0459D"/>
    <w:rsid w:val="00B05FF8"/>
    <w:rsid w:val="00B06503"/>
    <w:rsid w:val="00B07C81"/>
    <w:rsid w:val="00B07E0B"/>
    <w:rsid w:val="00B124A2"/>
    <w:rsid w:val="00B12D44"/>
    <w:rsid w:val="00B13200"/>
    <w:rsid w:val="00B13DF5"/>
    <w:rsid w:val="00B1440A"/>
    <w:rsid w:val="00B14A2F"/>
    <w:rsid w:val="00B16979"/>
    <w:rsid w:val="00B16E82"/>
    <w:rsid w:val="00B17549"/>
    <w:rsid w:val="00B17929"/>
    <w:rsid w:val="00B208FC"/>
    <w:rsid w:val="00B20DA8"/>
    <w:rsid w:val="00B21128"/>
    <w:rsid w:val="00B22D8A"/>
    <w:rsid w:val="00B2402F"/>
    <w:rsid w:val="00B25454"/>
    <w:rsid w:val="00B273C3"/>
    <w:rsid w:val="00B27E1B"/>
    <w:rsid w:val="00B300E4"/>
    <w:rsid w:val="00B318EF"/>
    <w:rsid w:val="00B33764"/>
    <w:rsid w:val="00B33EC9"/>
    <w:rsid w:val="00B34F38"/>
    <w:rsid w:val="00B3685B"/>
    <w:rsid w:val="00B37772"/>
    <w:rsid w:val="00B37DCF"/>
    <w:rsid w:val="00B37EAB"/>
    <w:rsid w:val="00B4172C"/>
    <w:rsid w:val="00B43B26"/>
    <w:rsid w:val="00B46CA1"/>
    <w:rsid w:val="00B504AA"/>
    <w:rsid w:val="00B50D33"/>
    <w:rsid w:val="00B520A5"/>
    <w:rsid w:val="00B523C6"/>
    <w:rsid w:val="00B526EC"/>
    <w:rsid w:val="00B52A21"/>
    <w:rsid w:val="00B54425"/>
    <w:rsid w:val="00B56405"/>
    <w:rsid w:val="00B6039E"/>
    <w:rsid w:val="00B62860"/>
    <w:rsid w:val="00B62F25"/>
    <w:rsid w:val="00B64D7B"/>
    <w:rsid w:val="00B6609B"/>
    <w:rsid w:val="00B67533"/>
    <w:rsid w:val="00B677BE"/>
    <w:rsid w:val="00B67FBE"/>
    <w:rsid w:val="00B72F23"/>
    <w:rsid w:val="00B7688C"/>
    <w:rsid w:val="00B76ABA"/>
    <w:rsid w:val="00B8161F"/>
    <w:rsid w:val="00B81D4C"/>
    <w:rsid w:val="00B822D6"/>
    <w:rsid w:val="00B83C9A"/>
    <w:rsid w:val="00B8416A"/>
    <w:rsid w:val="00B85970"/>
    <w:rsid w:val="00B92FCF"/>
    <w:rsid w:val="00B9504E"/>
    <w:rsid w:val="00B95ACD"/>
    <w:rsid w:val="00B9691F"/>
    <w:rsid w:val="00B96A28"/>
    <w:rsid w:val="00BA0836"/>
    <w:rsid w:val="00BA275C"/>
    <w:rsid w:val="00BA27A4"/>
    <w:rsid w:val="00BA41E6"/>
    <w:rsid w:val="00BA46C7"/>
    <w:rsid w:val="00BA4CA3"/>
    <w:rsid w:val="00BA502C"/>
    <w:rsid w:val="00BA5739"/>
    <w:rsid w:val="00BA5E99"/>
    <w:rsid w:val="00BB12E5"/>
    <w:rsid w:val="00BB29C8"/>
    <w:rsid w:val="00BB3249"/>
    <w:rsid w:val="00BB343F"/>
    <w:rsid w:val="00BB395C"/>
    <w:rsid w:val="00BB5F4B"/>
    <w:rsid w:val="00BB65B1"/>
    <w:rsid w:val="00BC13CD"/>
    <w:rsid w:val="00BC339F"/>
    <w:rsid w:val="00BC4EEB"/>
    <w:rsid w:val="00BC565B"/>
    <w:rsid w:val="00BD26B8"/>
    <w:rsid w:val="00BD279F"/>
    <w:rsid w:val="00BD29FF"/>
    <w:rsid w:val="00BD2B23"/>
    <w:rsid w:val="00BD3418"/>
    <w:rsid w:val="00BD3A33"/>
    <w:rsid w:val="00BE12FB"/>
    <w:rsid w:val="00BE2141"/>
    <w:rsid w:val="00BE3225"/>
    <w:rsid w:val="00BE3C73"/>
    <w:rsid w:val="00BE4531"/>
    <w:rsid w:val="00BE46DC"/>
    <w:rsid w:val="00BE5725"/>
    <w:rsid w:val="00BE6425"/>
    <w:rsid w:val="00BE6436"/>
    <w:rsid w:val="00BE6B22"/>
    <w:rsid w:val="00BF01FD"/>
    <w:rsid w:val="00BF0B34"/>
    <w:rsid w:val="00BF0D11"/>
    <w:rsid w:val="00BF2499"/>
    <w:rsid w:val="00BF2BBF"/>
    <w:rsid w:val="00BF2F7E"/>
    <w:rsid w:val="00BF31C2"/>
    <w:rsid w:val="00BF5BE0"/>
    <w:rsid w:val="00C01D55"/>
    <w:rsid w:val="00C02F1B"/>
    <w:rsid w:val="00C0326E"/>
    <w:rsid w:val="00C04780"/>
    <w:rsid w:val="00C049E4"/>
    <w:rsid w:val="00C10B3B"/>
    <w:rsid w:val="00C113D2"/>
    <w:rsid w:val="00C11C84"/>
    <w:rsid w:val="00C138EA"/>
    <w:rsid w:val="00C15275"/>
    <w:rsid w:val="00C16550"/>
    <w:rsid w:val="00C16560"/>
    <w:rsid w:val="00C16F53"/>
    <w:rsid w:val="00C217E8"/>
    <w:rsid w:val="00C21AE5"/>
    <w:rsid w:val="00C21C71"/>
    <w:rsid w:val="00C228E5"/>
    <w:rsid w:val="00C23846"/>
    <w:rsid w:val="00C238BC"/>
    <w:rsid w:val="00C2393A"/>
    <w:rsid w:val="00C23F30"/>
    <w:rsid w:val="00C241D9"/>
    <w:rsid w:val="00C266A2"/>
    <w:rsid w:val="00C32359"/>
    <w:rsid w:val="00C34486"/>
    <w:rsid w:val="00C34AB6"/>
    <w:rsid w:val="00C34FE1"/>
    <w:rsid w:val="00C364B4"/>
    <w:rsid w:val="00C37BEE"/>
    <w:rsid w:val="00C41A69"/>
    <w:rsid w:val="00C42A9D"/>
    <w:rsid w:val="00C43A1E"/>
    <w:rsid w:val="00C4450A"/>
    <w:rsid w:val="00C44923"/>
    <w:rsid w:val="00C45EFB"/>
    <w:rsid w:val="00C505D6"/>
    <w:rsid w:val="00C518F9"/>
    <w:rsid w:val="00C52181"/>
    <w:rsid w:val="00C52232"/>
    <w:rsid w:val="00C53062"/>
    <w:rsid w:val="00C5307B"/>
    <w:rsid w:val="00C5645D"/>
    <w:rsid w:val="00C56BF1"/>
    <w:rsid w:val="00C56E68"/>
    <w:rsid w:val="00C57FC7"/>
    <w:rsid w:val="00C604AE"/>
    <w:rsid w:val="00C60B8D"/>
    <w:rsid w:val="00C60F0B"/>
    <w:rsid w:val="00C62089"/>
    <w:rsid w:val="00C62543"/>
    <w:rsid w:val="00C62FFC"/>
    <w:rsid w:val="00C639A9"/>
    <w:rsid w:val="00C6544B"/>
    <w:rsid w:val="00C65FC8"/>
    <w:rsid w:val="00C7134A"/>
    <w:rsid w:val="00C71595"/>
    <w:rsid w:val="00C72B2F"/>
    <w:rsid w:val="00C749B3"/>
    <w:rsid w:val="00C74C33"/>
    <w:rsid w:val="00C75DCE"/>
    <w:rsid w:val="00C80601"/>
    <w:rsid w:val="00C81E19"/>
    <w:rsid w:val="00C833B9"/>
    <w:rsid w:val="00C868A5"/>
    <w:rsid w:val="00C86D5F"/>
    <w:rsid w:val="00C871F3"/>
    <w:rsid w:val="00C95A16"/>
    <w:rsid w:val="00C96355"/>
    <w:rsid w:val="00C968AB"/>
    <w:rsid w:val="00CA0F5E"/>
    <w:rsid w:val="00CA0F78"/>
    <w:rsid w:val="00CA1965"/>
    <w:rsid w:val="00CA4688"/>
    <w:rsid w:val="00CA61F2"/>
    <w:rsid w:val="00CB0261"/>
    <w:rsid w:val="00CB0525"/>
    <w:rsid w:val="00CB0D8B"/>
    <w:rsid w:val="00CB0F19"/>
    <w:rsid w:val="00CB1190"/>
    <w:rsid w:val="00CB48F5"/>
    <w:rsid w:val="00CB661D"/>
    <w:rsid w:val="00CB6E79"/>
    <w:rsid w:val="00CC0132"/>
    <w:rsid w:val="00CC021C"/>
    <w:rsid w:val="00CC03E4"/>
    <w:rsid w:val="00CC7AAC"/>
    <w:rsid w:val="00CC7B22"/>
    <w:rsid w:val="00CD0783"/>
    <w:rsid w:val="00CD0DCF"/>
    <w:rsid w:val="00CD0EEB"/>
    <w:rsid w:val="00CD1C38"/>
    <w:rsid w:val="00CD2A3A"/>
    <w:rsid w:val="00CD2DA5"/>
    <w:rsid w:val="00CD3FB9"/>
    <w:rsid w:val="00CD494B"/>
    <w:rsid w:val="00CD611A"/>
    <w:rsid w:val="00CD6A17"/>
    <w:rsid w:val="00CD6D41"/>
    <w:rsid w:val="00CE106B"/>
    <w:rsid w:val="00CE2672"/>
    <w:rsid w:val="00CE26D9"/>
    <w:rsid w:val="00CE5A68"/>
    <w:rsid w:val="00CE6F7F"/>
    <w:rsid w:val="00CF2C4E"/>
    <w:rsid w:val="00CF4469"/>
    <w:rsid w:val="00CF451C"/>
    <w:rsid w:val="00CF583C"/>
    <w:rsid w:val="00CF6A5A"/>
    <w:rsid w:val="00D00ADE"/>
    <w:rsid w:val="00D02044"/>
    <w:rsid w:val="00D0221C"/>
    <w:rsid w:val="00D02BE8"/>
    <w:rsid w:val="00D0518E"/>
    <w:rsid w:val="00D06583"/>
    <w:rsid w:val="00D13406"/>
    <w:rsid w:val="00D134CE"/>
    <w:rsid w:val="00D1364F"/>
    <w:rsid w:val="00D15453"/>
    <w:rsid w:val="00D15A6B"/>
    <w:rsid w:val="00D16A04"/>
    <w:rsid w:val="00D20254"/>
    <w:rsid w:val="00D211D9"/>
    <w:rsid w:val="00D2189A"/>
    <w:rsid w:val="00D21C58"/>
    <w:rsid w:val="00D23EC4"/>
    <w:rsid w:val="00D264D0"/>
    <w:rsid w:val="00D2715C"/>
    <w:rsid w:val="00D2725B"/>
    <w:rsid w:val="00D27E4D"/>
    <w:rsid w:val="00D330FC"/>
    <w:rsid w:val="00D33B67"/>
    <w:rsid w:val="00D35500"/>
    <w:rsid w:val="00D4346F"/>
    <w:rsid w:val="00D46AFE"/>
    <w:rsid w:val="00D47A45"/>
    <w:rsid w:val="00D5466E"/>
    <w:rsid w:val="00D5589D"/>
    <w:rsid w:val="00D56376"/>
    <w:rsid w:val="00D5654F"/>
    <w:rsid w:val="00D602F9"/>
    <w:rsid w:val="00D606C1"/>
    <w:rsid w:val="00D61C04"/>
    <w:rsid w:val="00D61C79"/>
    <w:rsid w:val="00D61D43"/>
    <w:rsid w:val="00D622F0"/>
    <w:rsid w:val="00D62AFD"/>
    <w:rsid w:val="00D63189"/>
    <w:rsid w:val="00D6394F"/>
    <w:rsid w:val="00D643C9"/>
    <w:rsid w:val="00D64738"/>
    <w:rsid w:val="00D64A06"/>
    <w:rsid w:val="00D64FFD"/>
    <w:rsid w:val="00D659C9"/>
    <w:rsid w:val="00D66CCA"/>
    <w:rsid w:val="00D66DEA"/>
    <w:rsid w:val="00D676B1"/>
    <w:rsid w:val="00D67D4B"/>
    <w:rsid w:val="00D67DB1"/>
    <w:rsid w:val="00D67F45"/>
    <w:rsid w:val="00D70122"/>
    <w:rsid w:val="00D70C94"/>
    <w:rsid w:val="00D72056"/>
    <w:rsid w:val="00D7280E"/>
    <w:rsid w:val="00D73910"/>
    <w:rsid w:val="00D73E46"/>
    <w:rsid w:val="00D744DC"/>
    <w:rsid w:val="00D749CD"/>
    <w:rsid w:val="00D7548E"/>
    <w:rsid w:val="00D75FB1"/>
    <w:rsid w:val="00D76E06"/>
    <w:rsid w:val="00D77554"/>
    <w:rsid w:val="00D777E4"/>
    <w:rsid w:val="00D80013"/>
    <w:rsid w:val="00D81552"/>
    <w:rsid w:val="00D81A6E"/>
    <w:rsid w:val="00D83057"/>
    <w:rsid w:val="00D867FD"/>
    <w:rsid w:val="00D86ACA"/>
    <w:rsid w:val="00D8734C"/>
    <w:rsid w:val="00D90F7C"/>
    <w:rsid w:val="00D91751"/>
    <w:rsid w:val="00D92190"/>
    <w:rsid w:val="00D9252C"/>
    <w:rsid w:val="00D934CC"/>
    <w:rsid w:val="00D95225"/>
    <w:rsid w:val="00D96DF9"/>
    <w:rsid w:val="00D97302"/>
    <w:rsid w:val="00DA00F1"/>
    <w:rsid w:val="00DA0539"/>
    <w:rsid w:val="00DA070D"/>
    <w:rsid w:val="00DA1395"/>
    <w:rsid w:val="00DA1CBA"/>
    <w:rsid w:val="00DA2098"/>
    <w:rsid w:val="00DA40ED"/>
    <w:rsid w:val="00DA6412"/>
    <w:rsid w:val="00DA69F9"/>
    <w:rsid w:val="00DB183F"/>
    <w:rsid w:val="00DB27C0"/>
    <w:rsid w:val="00DB5E57"/>
    <w:rsid w:val="00DB6A0D"/>
    <w:rsid w:val="00DB7A33"/>
    <w:rsid w:val="00DC25D9"/>
    <w:rsid w:val="00DC2EC2"/>
    <w:rsid w:val="00DC3035"/>
    <w:rsid w:val="00DC3828"/>
    <w:rsid w:val="00DC3DDA"/>
    <w:rsid w:val="00DC6AA2"/>
    <w:rsid w:val="00DD0178"/>
    <w:rsid w:val="00DD1418"/>
    <w:rsid w:val="00DD24CD"/>
    <w:rsid w:val="00DD5F7E"/>
    <w:rsid w:val="00DD7414"/>
    <w:rsid w:val="00DD7888"/>
    <w:rsid w:val="00DD7CA6"/>
    <w:rsid w:val="00DE49B2"/>
    <w:rsid w:val="00DE6604"/>
    <w:rsid w:val="00DE6880"/>
    <w:rsid w:val="00DE70B7"/>
    <w:rsid w:val="00DE7687"/>
    <w:rsid w:val="00DF17D3"/>
    <w:rsid w:val="00DF19D0"/>
    <w:rsid w:val="00DF1B8F"/>
    <w:rsid w:val="00DF29F0"/>
    <w:rsid w:val="00DF539F"/>
    <w:rsid w:val="00E003BE"/>
    <w:rsid w:val="00E00653"/>
    <w:rsid w:val="00E00F82"/>
    <w:rsid w:val="00E013E2"/>
    <w:rsid w:val="00E047E6"/>
    <w:rsid w:val="00E06762"/>
    <w:rsid w:val="00E079D9"/>
    <w:rsid w:val="00E1084D"/>
    <w:rsid w:val="00E108FC"/>
    <w:rsid w:val="00E11C82"/>
    <w:rsid w:val="00E1241A"/>
    <w:rsid w:val="00E14007"/>
    <w:rsid w:val="00E1739E"/>
    <w:rsid w:val="00E174B5"/>
    <w:rsid w:val="00E222D7"/>
    <w:rsid w:val="00E22A6F"/>
    <w:rsid w:val="00E2321A"/>
    <w:rsid w:val="00E24170"/>
    <w:rsid w:val="00E26639"/>
    <w:rsid w:val="00E27193"/>
    <w:rsid w:val="00E30854"/>
    <w:rsid w:val="00E30B31"/>
    <w:rsid w:val="00E33B11"/>
    <w:rsid w:val="00E33BFF"/>
    <w:rsid w:val="00E34064"/>
    <w:rsid w:val="00E340E1"/>
    <w:rsid w:val="00E35A09"/>
    <w:rsid w:val="00E36870"/>
    <w:rsid w:val="00E36A22"/>
    <w:rsid w:val="00E37605"/>
    <w:rsid w:val="00E37BBD"/>
    <w:rsid w:val="00E405F3"/>
    <w:rsid w:val="00E4100B"/>
    <w:rsid w:val="00E425A6"/>
    <w:rsid w:val="00E451B1"/>
    <w:rsid w:val="00E46453"/>
    <w:rsid w:val="00E52EF6"/>
    <w:rsid w:val="00E53BE4"/>
    <w:rsid w:val="00E54A05"/>
    <w:rsid w:val="00E565B6"/>
    <w:rsid w:val="00E56D5E"/>
    <w:rsid w:val="00E6144C"/>
    <w:rsid w:val="00E61604"/>
    <w:rsid w:val="00E61F8A"/>
    <w:rsid w:val="00E638F3"/>
    <w:rsid w:val="00E65D78"/>
    <w:rsid w:val="00E65DFA"/>
    <w:rsid w:val="00E6634A"/>
    <w:rsid w:val="00E66B41"/>
    <w:rsid w:val="00E675BB"/>
    <w:rsid w:val="00E6791C"/>
    <w:rsid w:val="00E717D6"/>
    <w:rsid w:val="00E742FF"/>
    <w:rsid w:val="00E74400"/>
    <w:rsid w:val="00E76B5A"/>
    <w:rsid w:val="00E80A90"/>
    <w:rsid w:val="00E81A7E"/>
    <w:rsid w:val="00E82367"/>
    <w:rsid w:val="00E8542E"/>
    <w:rsid w:val="00E85A6B"/>
    <w:rsid w:val="00E86082"/>
    <w:rsid w:val="00E9197F"/>
    <w:rsid w:val="00E92328"/>
    <w:rsid w:val="00E94ED0"/>
    <w:rsid w:val="00E95F3F"/>
    <w:rsid w:val="00EA209B"/>
    <w:rsid w:val="00EA4535"/>
    <w:rsid w:val="00EA5177"/>
    <w:rsid w:val="00EB01C2"/>
    <w:rsid w:val="00EB097C"/>
    <w:rsid w:val="00EB1220"/>
    <w:rsid w:val="00EB1F01"/>
    <w:rsid w:val="00EB31E6"/>
    <w:rsid w:val="00EB32BC"/>
    <w:rsid w:val="00EB5B2A"/>
    <w:rsid w:val="00EB5D53"/>
    <w:rsid w:val="00EB6231"/>
    <w:rsid w:val="00EB7C66"/>
    <w:rsid w:val="00EC0B43"/>
    <w:rsid w:val="00EC38B8"/>
    <w:rsid w:val="00EC58BC"/>
    <w:rsid w:val="00ED14DB"/>
    <w:rsid w:val="00ED23DD"/>
    <w:rsid w:val="00ED2DE5"/>
    <w:rsid w:val="00ED5A9B"/>
    <w:rsid w:val="00ED68B7"/>
    <w:rsid w:val="00ED7C66"/>
    <w:rsid w:val="00EE0D4F"/>
    <w:rsid w:val="00EE13F1"/>
    <w:rsid w:val="00EE1A39"/>
    <w:rsid w:val="00EE26FA"/>
    <w:rsid w:val="00EE49CB"/>
    <w:rsid w:val="00EE72C3"/>
    <w:rsid w:val="00EF0FD6"/>
    <w:rsid w:val="00EF11BA"/>
    <w:rsid w:val="00EF19B0"/>
    <w:rsid w:val="00EF3FF1"/>
    <w:rsid w:val="00EF4B30"/>
    <w:rsid w:val="00EF592E"/>
    <w:rsid w:val="00EF64C5"/>
    <w:rsid w:val="00F00329"/>
    <w:rsid w:val="00F03919"/>
    <w:rsid w:val="00F0491B"/>
    <w:rsid w:val="00F04F18"/>
    <w:rsid w:val="00F064FF"/>
    <w:rsid w:val="00F069A4"/>
    <w:rsid w:val="00F06D7B"/>
    <w:rsid w:val="00F07D7C"/>
    <w:rsid w:val="00F11A80"/>
    <w:rsid w:val="00F120C5"/>
    <w:rsid w:val="00F142B2"/>
    <w:rsid w:val="00F1681B"/>
    <w:rsid w:val="00F179F4"/>
    <w:rsid w:val="00F17CF2"/>
    <w:rsid w:val="00F21A56"/>
    <w:rsid w:val="00F22996"/>
    <w:rsid w:val="00F23CE0"/>
    <w:rsid w:val="00F24FC0"/>
    <w:rsid w:val="00F2558E"/>
    <w:rsid w:val="00F27495"/>
    <w:rsid w:val="00F30966"/>
    <w:rsid w:val="00F30A6D"/>
    <w:rsid w:val="00F318EF"/>
    <w:rsid w:val="00F31B31"/>
    <w:rsid w:val="00F32432"/>
    <w:rsid w:val="00F32DE7"/>
    <w:rsid w:val="00F32E41"/>
    <w:rsid w:val="00F34388"/>
    <w:rsid w:val="00F34710"/>
    <w:rsid w:val="00F352B2"/>
    <w:rsid w:val="00F37E64"/>
    <w:rsid w:val="00F40426"/>
    <w:rsid w:val="00F40D5A"/>
    <w:rsid w:val="00F41775"/>
    <w:rsid w:val="00F43348"/>
    <w:rsid w:val="00F453A9"/>
    <w:rsid w:val="00F453EC"/>
    <w:rsid w:val="00F463B3"/>
    <w:rsid w:val="00F4797E"/>
    <w:rsid w:val="00F50591"/>
    <w:rsid w:val="00F505CB"/>
    <w:rsid w:val="00F521C1"/>
    <w:rsid w:val="00F53380"/>
    <w:rsid w:val="00F54B6E"/>
    <w:rsid w:val="00F56676"/>
    <w:rsid w:val="00F603A3"/>
    <w:rsid w:val="00F6334A"/>
    <w:rsid w:val="00F6437F"/>
    <w:rsid w:val="00F658F9"/>
    <w:rsid w:val="00F661A8"/>
    <w:rsid w:val="00F665C7"/>
    <w:rsid w:val="00F72EBF"/>
    <w:rsid w:val="00F77049"/>
    <w:rsid w:val="00F77276"/>
    <w:rsid w:val="00F8053C"/>
    <w:rsid w:val="00F8084A"/>
    <w:rsid w:val="00F83788"/>
    <w:rsid w:val="00F83EF6"/>
    <w:rsid w:val="00F848AD"/>
    <w:rsid w:val="00F84B0E"/>
    <w:rsid w:val="00F85940"/>
    <w:rsid w:val="00F8724F"/>
    <w:rsid w:val="00F91ABC"/>
    <w:rsid w:val="00F94FD3"/>
    <w:rsid w:val="00F973DB"/>
    <w:rsid w:val="00F9762E"/>
    <w:rsid w:val="00FA10BE"/>
    <w:rsid w:val="00FA29E4"/>
    <w:rsid w:val="00FA40C3"/>
    <w:rsid w:val="00FA6AD5"/>
    <w:rsid w:val="00FB0393"/>
    <w:rsid w:val="00FB0CD5"/>
    <w:rsid w:val="00FB4566"/>
    <w:rsid w:val="00FB48CA"/>
    <w:rsid w:val="00FB5F98"/>
    <w:rsid w:val="00FB637A"/>
    <w:rsid w:val="00FB66C9"/>
    <w:rsid w:val="00FC3E3F"/>
    <w:rsid w:val="00FC5454"/>
    <w:rsid w:val="00FC6E20"/>
    <w:rsid w:val="00FC7ADE"/>
    <w:rsid w:val="00FD1DC6"/>
    <w:rsid w:val="00FD1E7B"/>
    <w:rsid w:val="00FD2314"/>
    <w:rsid w:val="00FD3601"/>
    <w:rsid w:val="00FD4003"/>
    <w:rsid w:val="00FD66B4"/>
    <w:rsid w:val="00FE035F"/>
    <w:rsid w:val="00FE0A29"/>
    <w:rsid w:val="00FE2DDD"/>
    <w:rsid w:val="00FE31F6"/>
    <w:rsid w:val="00FE4D4E"/>
    <w:rsid w:val="00FE5C32"/>
    <w:rsid w:val="00FE719B"/>
    <w:rsid w:val="00FF06BD"/>
    <w:rsid w:val="00FF0E73"/>
    <w:rsid w:val="00FF10B8"/>
    <w:rsid w:val="00FF2023"/>
    <w:rsid w:val="00FF27FD"/>
    <w:rsid w:val="00FF34AD"/>
    <w:rsid w:val="00FF3ACA"/>
    <w:rsid w:val="00FF4B75"/>
    <w:rsid w:val="00FF6261"/>
    <w:rsid w:val="00FF6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1D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0"/>
    <w:link w:val="10"/>
    <w:qFormat/>
    <w:rsid w:val="00022617"/>
    <w:pPr>
      <w:keepNext/>
      <w:widowControl w:val="0"/>
      <w:tabs>
        <w:tab w:val="num" w:pos="0"/>
      </w:tabs>
      <w:suppressAutoHyphens/>
      <w:spacing w:after="0" w:line="240" w:lineRule="auto"/>
      <w:jc w:val="center"/>
      <w:outlineLvl w:val="0"/>
    </w:pPr>
    <w:rPr>
      <w:rFonts w:ascii="Times New Roman" w:eastAsia="Arial" w:hAnsi="Times New Roman"/>
      <w:b/>
      <w:bCs/>
      <w:kern w:val="1"/>
      <w:sz w:val="28"/>
      <w:szCs w:val="4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21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217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22617"/>
    <w:rPr>
      <w:rFonts w:ascii="Times New Roman" w:eastAsia="Arial" w:hAnsi="Times New Roman" w:cs="Arial"/>
      <w:b/>
      <w:bCs/>
      <w:kern w:val="1"/>
      <w:sz w:val="28"/>
      <w:szCs w:val="48"/>
    </w:rPr>
  </w:style>
  <w:style w:type="character" w:styleId="a4">
    <w:name w:val="Hyperlink"/>
    <w:uiPriority w:val="99"/>
    <w:rsid w:val="006B65C9"/>
    <w:rPr>
      <w:color w:val="000080"/>
      <w:u w:val="single"/>
    </w:rPr>
  </w:style>
  <w:style w:type="character" w:customStyle="1" w:styleId="a5">
    <w:name w:val="Символ сноски"/>
    <w:rsid w:val="006B65C9"/>
  </w:style>
  <w:style w:type="character" w:styleId="a6">
    <w:name w:val="footnote reference"/>
    <w:rsid w:val="006B65C9"/>
    <w:rPr>
      <w:vertAlign w:val="superscript"/>
    </w:rPr>
  </w:style>
  <w:style w:type="paragraph" w:styleId="a0">
    <w:name w:val="Body Text"/>
    <w:basedOn w:val="a"/>
    <w:link w:val="a7"/>
    <w:rsid w:val="006B65C9"/>
    <w:pPr>
      <w:widowControl w:val="0"/>
      <w:suppressAutoHyphens/>
      <w:spacing w:after="120" w:line="240" w:lineRule="auto"/>
    </w:pPr>
    <w:rPr>
      <w:rFonts w:ascii="PT Sans" w:eastAsia="Lucida Sans Unicode" w:hAnsi="PT Sans"/>
      <w:kern w:val="1"/>
      <w:sz w:val="28"/>
      <w:szCs w:val="24"/>
      <w:lang w:val="x-none" w:eastAsia="x-none"/>
    </w:rPr>
  </w:style>
  <w:style w:type="character" w:customStyle="1" w:styleId="a7">
    <w:name w:val="Основной текст Знак"/>
    <w:link w:val="a0"/>
    <w:rsid w:val="006B65C9"/>
    <w:rPr>
      <w:rFonts w:ascii="PT Sans" w:eastAsia="Lucida Sans Unicode" w:hAnsi="PT Sans" w:cs="Times New Roman"/>
      <w:kern w:val="1"/>
      <w:sz w:val="28"/>
      <w:szCs w:val="24"/>
    </w:rPr>
  </w:style>
  <w:style w:type="paragraph" w:styleId="a8">
    <w:name w:val="Body Text Indent"/>
    <w:basedOn w:val="a0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link w:val="a8"/>
    <w:rsid w:val="006B65C9"/>
    <w:rPr>
      <w:rFonts w:ascii="PT Sans" w:eastAsia="Lucida Sans Unicode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  <w:spacing w:after="0" w:line="240" w:lineRule="auto"/>
    </w:pPr>
    <w:rPr>
      <w:rFonts w:ascii="Arial" w:eastAsia="Lucida Sans Unicode" w:hAnsi="Arial"/>
      <w:kern w:val="1"/>
      <w:sz w:val="20"/>
      <w:szCs w:val="24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spacing w:after="0" w:line="240" w:lineRule="auto"/>
      <w:ind w:left="283" w:hanging="283"/>
    </w:pPr>
    <w:rPr>
      <w:rFonts w:ascii="Arial" w:eastAsia="Lucida Sans Unicode" w:hAnsi="Arial"/>
      <w:color w:val="000000"/>
      <w:kern w:val="1"/>
      <w:sz w:val="20"/>
      <w:szCs w:val="20"/>
      <w:lang w:val="x-none" w:eastAsia="x-none"/>
    </w:rPr>
  </w:style>
  <w:style w:type="character" w:customStyle="1" w:styleId="ad">
    <w:name w:val="Текст сноски Знак"/>
    <w:link w:val="ac"/>
    <w:rsid w:val="006B65C9"/>
    <w:rPr>
      <w:rFonts w:ascii="Arial" w:eastAsia="Lucida Sans Unicode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0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ind w:firstLine="710"/>
      <w:jc w:val="both"/>
    </w:pPr>
    <w:rPr>
      <w:rFonts w:ascii="PT Sans" w:eastAsia="Lucida Sans Unicode" w:hAnsi="PT Sans"/>
      <w:kern w:val="1"/>
      <w:sz w:val="24"/>
      <w:szCs w:val="24"/>
    </w:rPr>
  </w:style>
  <w:style w:type="paragraph" w:styleId="af2">
    <w:name w:val="List Paragraph"/>
    <w:basedOn w:val="a"/>
    <w:uiPriority w:val="34"/>
    <w:qFormat/>
    <w:rsid w:val="00C52232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AD0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1"/>
    <w:link w:val="af3"/>
    <w:uiPriority w:val="99"/>
    <w:rsid w:val="00AD01E8"/>
  </w:style>
  <w:style w:type="paragraph" w:styleId="af5">
    <w:name w:val="footer"/>
    <w:basedOn w:val="a"/>
    <w:link w:val="af6"/>
    <w:unhideWhenUsed/>
    <w:rsid w:val="00AD0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1"/>
    <w:link w:val="af5"/>
    <w:rsid w:val="00AD01E8"/>
  </w:style>
  <w:style w:type="paragraph" w:styleId="af7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8">
    <w:name w:val="page number"/>
    <w:basedOn w:val="a1"/>
    <w:rsid w:val="00CD3FB9"/>
  </w:style>
  <w:style w:type="table" w:styleId="af9">
    <w:name w:val="Table Grid"/>
    <w:basedOn w:val="a2"/>
    <w:rsid w:val="00FF06BD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a">
    <w:name w:val="annotation reference"/>
    <w:semiHidden/>
    <w:rsid w:val="00A472EA"/>
    <w:rPr>
      <w:sz w:val="16"/>
      <w:szCs w:val="16"/>
    </w:rPr>
  </w:style>
  <w:style w:type="paragraph" w:styleId="afb">
    <w:name w:val="annotation text"/>
    <w:basedOn w:val="a"/>
    <w:semiHidden/>
    <w:rsid w:val="00A472EA"/>
    <w:rPr>
      <w:sz w:val="20"/>
      <w:szCs w:val="20"/>
    </w:rPr>
  </w:style>
  <w:style w:type="paragraph" w:styleId="afc">
    <w:name w:val="annotation subject"/>
    <w:basedOn w:val="afb"/>
    <w:next w:val="afb"/>
    <w:semiHidden/>
    <w:rsid w:val="00A472EA"/>
    <w:rPr>
      <w:b/>
      <w:bCs/>
    </w:rPr>
  </w:style>
  <w:style w:type="paragraph" w:styleId="afd">
    <w:name w:val="Revision"/>
    <w:hidden/>
    <w:uiPriority w:val="99"/>
    <w:semiHidden/>
    <w:rsid w:val="005F22D9"/>
    <w:rPr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5D658A"/>
    <w:pPr>
      <w:tabs>
        <w:tab w:val="right" w:leader="dot" w:pos="9356"/>
      </w:tabs>
      <w:ind w:right="849"/>
    </w:pPr>
  </w:style>
  <w:style w:type="paragraph" w:customStyle="1" w:styleId="afe">
    <w:name w:val="Заголовок к приложению"/>
    <w:basedOn w:val="a"/>
    <w:rsid w:val="009911A7"/>
    <w:pPr>
      <w:widowControl w:val="0"/>
      <w:suppressAutoHyphens/>
      <w:spacing w:before="1400" w:after="480" w:line="240" w:lineRule="auto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">
    <w:name w:val="Заголовок в тексте"/>
    <w:rsid w:val="009911A7"/>
    <w:pPr>
      <w:widowControl w:val="0"/>
      <w:suppressAutoHyphens/>
      <w:spacing w:before="240"/>
      <w:ind w:firstLine="710"/>
      <w:jc w:val="both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0">
    <w:name w:val="Таблицы (моноширинный)"/>
    <w:basedOn w:val="a"/>
    <w:next w:val="a"/>
    <w:uiPriority w:val="99"/>
    <w:rsid w:val="009911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ff1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2">
    <w:name w:val="Основной текст с отступом Закон"/>
    <w:rsid w:val="009911A7"/>
    <w:pPr>
      <w:widowControl w:val="0"/>
      <w:suppressAutoHyphens/>
      <w:spacing w:before="720" w:line="100" w:lineRule="atLeast"/>
      <w:ind w:firstLine="710"/>
      <w:jc w:val="both"/>
    </w:pPr>
    <w:rPr>
      <w:rFonts w:ascii="PT Sans" w:eastAsia="Lucida Sans Unicode" w:hAnsi="PT Sans"/>
      <w:kern w:val="2"/>
      <w:sz w:val="28"/>
      <w:szCs w:val="24"/>
    </w:rPr>
  </w:style>
  <w:style w:type="paragraph" w:styleId="aff3">
    <w:name w:val="Body Text First Indent"/>
    <w:basedOn w:val="a0"/>
    <w:link w:val="aff4"/>
    <w:unhideWhenUsed/>
    <w:rsid w:val="00162EF8"/>
    <w:pPr>
      <w:widowControl/>
      <w:suppressAutoHyphens w:val="0"/>
      <w:spacing w:line="276" w:lineRule="auto"/>
      <w:ind w:firstLine="210"/>
    </w:pPr>
    <w:rPr>
      <w:sz w:val="22"/>
      <w:szCs w:val="22"/>
    </w:rPr>
  </w:style>
  <w:style w:type="character" w:customStyle="1" w:styleId="aff4">
    <w:name w:val="Красная строка Знак"/>
    <w:link w:val="aff3"/>
    <w:rsid w:val="00162EF8"/>
    <w:rPr>
      <w:rFonts w:ascii="PT Sans" w:eastAsia="Lucida Sans Unicode" w:hAnsi="PT Sans" w:cs="Times New Roman"/>
      <w:kern w:val="1"/>
      <w:sz w:val="22"/>
      <w:szCs w:val="22"/>
    </w:rPr>
  </w:style>
  <w:style w:type="paragraph" w:styleId="aff5">
    <w:name w:val="No Spacing"/>
    <w:uiPriority w:val="1"/>
    <w:qFormat/>
    <w:rsid w:val="00F06D7B"/>
    <w:rPr>
      <w:rFonts w:eastAsia="Calibri"/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"/>
    <w:semiHidden/>
    <w:rsid w:val="009F217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F217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style-span">
    <w:name w:val="apple-style-span"/>
    <w:basedOn w:val="a1"/>
    <w:rsid w:val="003C11EE"/>
  </w:style>
  <w:style w:type="paragraph" w:customStyle="1" w:styleId="Heading">
    <w:name w:val="Heading"/>
    <w:rsid w:val="003C11E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Nonformat">
    <w:name w:val="ConsPlusNonformat"/>
    <w:uiPriority w:val="99"/>
    <w:rsid w:val="00CA468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uiPriority w:val="99"/>
    <w:rsid w:val="002605FC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character" w:styleId="aff6">
    <w:name w:val="Strong"/>
    <w:uiPriority w:val="22"/>
    <w:qFormat/>
    <w:rsid w:val="00F505C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1D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0"/>
    <w:link w:val="10"/>
    <w:qFormat/>
    <w:rsid w:val="00022617"/>
    <w:pPr>
      <w:keepNext/>
      <w:widowControl w:val="0"/>
      <w:tabs>
        <w:tab w:val="num" w:pos="0"/>
      </w:tabs>
      <w:suppressAutoHyphens/>
      <w:spacing w:after="0" w:line="240" w:lineRule="auto"/>
      <w:jc w:val="center"/>
      <w:outlineLvl w:val="0"/>
    </w:pPr>
    <w:rPr>
      <w:rFonts w:ascii="Times New Roman" w:eastAsia="Arial" w:hAnsi="Times New Roman"/>
      <w:b/>
      <w:bCs/>
      <w:kern w:val="1"/>
      <w:sz w:val="28"/>
      <w:szCs w:val="4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21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217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22617"/>
    <w:rPr>
      <w:rFonts w:ascii="Times New Roman" w:eastAsia="Arial" w:hAnsi="Times New Roman" w:cs="Arial"/>
      <w:b/>
      <w:bCs/>
      <w:kern w:val="1"/>
      <w:sz w:val="28"/>
      <w:szCs w:val="48"/>
    </w:rPr>
  </w:style>
  <w:style w:type="character" w:styleId="a4">
    <w:name w:val="Hyperlink"/>
    <w:uiPriority w:val="99"/>
    <w:rsid w:val="006B65C9"/>
    <w:rPr>
      <w:color w:val="000080"/>
      <w:u w:val="single"/>
    </w:rPr>
  </w:style>
  <w:style w:type="character" w:customStyle="1" w:styleId="a5">
    <w:name w:val="Символ сноски"/>
    <w:rsid w:val="006B65C9"/>
  </w:style>
  <w:style w:type="character" w:styleId="a6">
    <w:name w:val="footnote reference"/>
    <w:rsid w:val="006B65C9"/>
    <w:rPr>
      <w:vertAlign w:val="superscript"/>
    </w:rPr>
  </w:style>
  <w:style w:type="paragraph" w:styleId="a0">
    <w:name w:val="Body Text"/>
    <w:basedOn w:val="a"/>
    <w:link w:val="a7"/>
    <w:rsid w:val="006B65C9"/>
    <w:pPr>
      <w:widowControl w:val="0"/>
      <w:suppressAutoHyphens/>
      <w:spacing w:after="120" w:line="240" w:lineRule="auto"/>
    </w:pPr>
    <w:rPr>
      <w:rFonts w:ascii="PT Sans" w:eastAsia="Lucida Sans Unicode" w:hAnsi="PT Sans"/>
      <w:kern w:val="1"/>
      <w:sz w:val="28"/>
      <w:szCs w:val="24"/>
      <w:lang w:val="x-none" w:eastAsia="x-none"/>
    </w:rPr>
  </w:style>
  <w:style w:type="character" w:customStyle="1" w:styleId="a7">
    <w:name w:val="Основной текст Знак"/>
    <w:link w:val="a0"/>
    <w:rsid w:val="006B65C9"/>
    <w:rPr>
      <w:rFonts w:ascii="PT Sans" w:eastAsia="Lucida Sans Unicode" w:hAnsi="PT Sans" w:cs="Times New Roman"/>
      <w:kern w:val="1"/>
      <w:sz w:val="28"/>
      <w:szCs w:val="24"/>
    </w:rPr>
  </w:style>
  <w:style w:type="paragraph" w:styleId="a8">
    <w:name w:val="Body Text Indent"/>
    <w:basedOn w:val="a0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link w:val="a8"/>
    <w:rsid w:val="006B65C9"/>
    <w:rPr>
      <w:rFonts w:ascii="PT Sans" w:eastAsia="Lucida Sans Unicode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  <w:spacing w:after="0" w:line="240" w:lineRule="auto"/>
    </w:pPr>
    <w:rPr>
      <w:rFonts w:ascii="Arial" w:eastAsia="Lucida Sans Unicode" w:hAnsi="Arial"/>
      <w:kern w:val="1"/>
      <w:sz w:val="20"/>
      <w:szCs w:val="24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spacing w:after="0" w:line="240" w:lineRule="auto"/>
      <w:ind w:left="283" w:hanging="283"/>
    </w:pPr>
    <w:rPr>
      <w:rFonts w:ascii="Arial" w:eastAsia="Lucida Sans Unicode" w:hAnsi="Arial"/>
      <w:color w:val="000000"/>
      <w:kern w:val="1"/>
      <w:sz w:val="20"/>
      <w:szCs w:val="20"/>
      <w:lang w:val="x-none" w:eastAsia="x-none"/>
    </w:rPr>
  </w:style>
  <w:style w:type="character" w:customStyle="1" w:styleId="ad">
    <w:name w:val="Текст сноски Знак"/>
    <w:link w:val="ac"/>
    <w:rsid w:val="006B65C9"/>
    <w:rPr>
      <w:rFonts w:ascii="Arial" w:eastAsia="Lucida Sans Unicode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0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ind w:firstLine="710"/>
      <w:jc w:val="both"/>
    </w:pPr>
    <w:rPr>
      <w:rFonts w:ascii="PT Sans" w:eastAsia="Lucida Sans Unicode" w:hAnsi="PT Sans"/>
      <w:kern w:val="1"/>
      <w:sz w:val="24"/>
      <w:szCs w:val="24"/>
    </w:rPr>
  </w:style>
  <w:style w:type="paragraph" w:styleId="af2">
    <w:name w:val="List Paragraph"/>
    <w:basedOn w:val="a"/>
    <w:uiPriority w:val="34"/>
    <w:qFormat/>
    <w:rsid w:val="00C52232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AD0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1"/>
    <w:link w:val="af3"/>
    <w:uiPriority w:val="99"/>
    <w:rsid w:val="00AD01E8"/>
  </w:style>
  <w:style w:type="paragraph" w:styleId="af5">
    <w:name w:val="footer"/>
    <w:basedOn w:val="a"/>
    <w:link w:val="af6"/>
    <w:unhideWhenUsed/>
    <w:rsid w:val="00AD0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1"/>
    <w:link w:val="af5"/>
    <w:rsid w:val="00AD01E8"/>
  </w:style>
  <w:style w:type="paragraph" w:styleId="af7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8">
    <w:name w:val="page number"/>
    <w:basedOn w:val="a1"/>
    <w:rsid w:val="00CD3FB9"/>
  </w:style>
  <w:style w:type="table" w:styleId="af9">
    <w:name w:val="Table Grid"/>
    <w:basedOn w:val="a2"/>
    <w:rsid w:val="00FF06BD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a">
    <w:name w:val="annotation reference"/>
    <w:semiHidden/>
    <w:rsid w:val="00A472EA"/>
    <w:rPr>
      <w:sz w:val="16"/>
      <w:szCs w:val="16"/>
    </w:rPr>
  </w:style>
  <w:style w:type="paragraph" w:styleId="afb">
    <w:name w:val="annotation text"/>
    <w:basedOn w:val="a"/>
    <w:semiHidden/>
    <w:rsid w:val="00A472EA"/>
    <w:rPr>
      <w:sz w:val="20"/>
      <w:szCs w:val="20"/>
    </w:rPr>
  </w:style>
  <w:style w:type="paragraph" w:styleId="afc">
    <w:name w:val="annotation subject"/>
    <w:basedOn w:val="afb"/>
    <w:next w:val="afb"/>
    <w:semiHidden/>
    <w:rsid w:val="00A472EA"/>
    <w:rPr>
      <w:b/>
      <w:bCs/>
    </w:rPr>
  </w:style>
  <w:style w:type="paragraph" w:styleId="afd">
    <w:name w:val="Revision"/>
    <w:hidden/>
    <w:uiPriority w:val="99"/>
    <w:semiHidden/>
    <w:rsid w:val="005F22D9"/>
    <w:rPr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5D658A"/>
    <w:pPr>
      <w:tabs>
        <w:tab w:val="right" w:leader="dot" w:pos="9356"/>
      </w:tabs>
      <w:ind w:right="849"/>
    </w:pPr>
  </w:style>
  <w:style w:type="paragraph" w:customStyle="1" w:styleId="afe">
    <w:name w:val="Заголовок к приложению"/>
    <w:basedOn w:val="a"/>
    <w:rsid w:val="009911A7"/>
    <w:pPr>
      <w:widowControl w:val="0"/>
      <w:suppressAutoHyphens/>
      <w:spacing w:before="1400" w:after="480" w:line="240" w:lineRule="auto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">
    <w:name w:val="Заголовок в тексте"/>
    <w:rsid w:val="009911A7"/>
    <w:pPr>
      <w:widowControl w:val="0"/>
      <w:suppressAutoHyphens/>
      <w:spacing w:before="240"/>
      <w:ind w:firstLine="710"/>
      <w:jc w:val="both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0">
    <w:name w:val="Таблицы (моноширинный)"/>
    <w:basedOn w:val="a"/>
    <w:next w:val="a"/>
    <w:uiPriority w:val="99"/>
    <w:rsid w:val="009911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ff1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2">
    <w:name w:val="Основной текст с отступом Закон"/>
    <w:rsid w:val="009911A7"/>
    <w:pPr>
      <w:widowControl w:val="0"/>
      <w:suppressAutoHyphens/>
      <w:spacing w:before="720" w:line="100" w:lineRule="atLeast"/>
      <w:ind w:firstLine="710"/>
      <w:jc w:val="both"/>
    </w:pPr>
    <w:rPr>
      <w:rFonts w:ascii="PT Sans" w:eastAsia="Lucida Sans Unicode" w:hAnsi="PT Sans"/>
      <w:kern w:val="2"/>
      <w:sz w:val="28"/>
      <w:szCs w:val="24"/>
    </w:rPr>
  </w:style>
  <w:style w:type="paragraph" w:styleId="aff3">
    <w:name w:val="Body Text First Indent"/>
    <w:basedOn w:val="a0"/>
    <w:link w:val="aff4"/>
    <w:unhideWhenUsed/>
    <w:rsid w:val="00162EF8"/>
    <w:pPr>
      <w:widowControl/>
      <w:suppressAutoHyphens w:val="0"/>
      <w:spacing w:line="276" w:lineRule="auto"/>
      <w:ind w:firstLine="210"/>
    </w:pPr>
    <w:rPr>
      <w:sz w:val="22"/>
      <w:szCs w:val="22"/>
    </w:rPr>
  </w:style>
  <w:style w:type="character" w:customStyle="1" w:styleId="aff4">
    <w:name w:val="Красная строка Знак"/>
    <w:link w:val="aff3"/>
    <w:rsid w:val="00162EF8"/>
    <w:rPr>
      <w:rFonts w:ascii="PT Sans" w:eastAsia="Lucida Sans Unicode" w:hAnsi="PT Sans" w:cs="Times New Roman"/>
      <w:kern w:val="1"/>
      <w:sz w:val="22"/>
      <w:szCs w:val="22"/>
    </w:rPr>
  </w:style>
  <w:style w:type="paragraph" w:styleId="aff5">
    <w:name w:val="No Spacing"/>
    <w:uiPriority w:val="1"/>
    <w:qFormat/>
    <w:rsid w:val="00F06D7B"/>
    <w:rPr>
      <w:rFonts w:eastAsia="Calibri"/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"/>
    <w:semiHidden/>
    <w:rsid w:val="009F217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F217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style-span">
    <w:name w:val="apple-style-span"/>
    <w:basedOn w:val="a1"/>
    <w:rsid w:val="003C11EE"/>
  </w:style>
  <w:style w:type="paragraph" w:customStyle="1" w:styleId="Heading">
    <w:name w:val="Heading"/>
    <w:rsid w:val="003C11E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Nonformat">
    <w:name w:val="ConsPlusNonformat"/>
    <w:uiPriority w:val="99"/>
    <w:rsid w:val="00CA468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uiPriority w:val="99"/>
    <w:rsid w:val="002605FC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character" w:styleId="aff6">
    <w:name w:val="Strong"/>
    <w:uiPriority w:val="22"/>
    <w:qFormat/>
    <w:rsid w:val="00F505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Nebykova\&#1056;&#1072;&#1073;&#1086;&#1095;&#1080;&#1081;%20&#1089;&#1090;&#1086;&#1083;\&#1041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0C8A46-6B01-471F-B3FC-6FE790A1E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приказа.dot</Template>
  <TotalTime>0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User</dc:creator>
  <cp:lastModifiedBy>Вячеслав А. Черников</cp:lastModifiedBy>
  <cp:revision>2</cp:revision>
  <cp:lastPrinted>2022-05-11T07:31:00Z</cp:lastPrinted>
  <dcterms:created xsi:type="dcterms:W3CDTF">2022-05-25T05:55:00Z</dcterms:created>
  <dcterms:modified xsi:type="dcterms:W3CDTF">2022-05-25T05:55:00Z</dcterms:modified>
</cp:coreProperties>
</file>